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2098" w:rsidRPr="002D3A90" w:rsidRDefault="006C1DF6">
      <w:r w:rsidRPr="002D3A90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1457325</wp:posOffset>
                </wp:positionH>
                <wp:positionV relativeFrom="page">
                  <wp:posOffset>718185</wp:posOffset>
                </wp:positionV>
                <wp:extent cx="3860165" cy="808355"/>
                <wp:effectExtent l="4445" t="3810" r="2540" b="0"/>
                <wp:wrapNone/>
                <wp:docPr id="12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165" cy="808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66E65" w:rsidRPr="00512906" w:rsidRDefault="00366E65" w:rsidP="00945316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12906">
                              <w:rPr>
                                <w:b/>
                              </w:rPr>
                              <w:t xml:space="preserve">Cegléd Város </w:t>
                            </w:r>
                            <w:r w:rsidR="009804BB">
                              <w:rPr>
                                <w:b/>
                              </w:rPr>
                              <w:t>Önkormányzata</w:t>
                            </w:r>
                            <w:r w:rsidR="007657C9">
                              <w:rPr>
                                <w:b/>
                              </w:rPr>
                              <w:t xml:space="preserve"> </w:t>
                            </w:r>
                            <w:r w:rsidRPr="00512906">
                              <w:rPr>
                                <w:b/>
                              </w:rPr>
                              <w:t>Polgármesterétől</w:t>
                            </w:r>
                          </w:p>
                          <w:p w:rsidR="00366E65" w:rsidRDefault="00366E65" w:rsidP="00945316">
                            <w:pPr>
                              <w:jc w:val="center"/>
                            </w:pPr>
                            <w:r>
                              <w:t xml:space="preserve">2700 Cegléd, Kossuth tér 1. </w:t>
                            </w:r>
                          </w:p>
                          <w:p w:rsidR="00366E65" w:rsidRDefault="00366E65" w:rsidP="00945316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:rsidR="00366E65" w:rsidRDefault="00366E65" w:rsidP="00945316">
                            <w:pPr>
                              <w:jc w:val="center"/>
                            </w:pPr>
                            <w:r>
                              <w:t>Tel.: 53/511-482; Fax: 511-406</w:t>
                            </w:r>
                          </w:p>
                          <w:p w:rsidR="00366E65" w:rsidRPr="00C354F4" w:rsidRDefault="006C1DF6" w:rsidP="00945316">
                            <w:pPr>
                              <w:ind w:right="-117"/>
                            </w:pPr>
                            <w:r w:rsidRPr="00C354F4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638675" cy="9525"/>
                                  <wp:effectExtent l="0" t="0" r="0" b="0"/>
                                  <wp:docPr id="5" name="Kép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38675" cy="9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66E65" w:rsidRDefault="00366E65" w:rsidP="00945316">
                            <w:pPr>
                              <w:pBdr>
                                <w:bottom w:val="single" w:sz="4" w:space="1" w:color="auto"/>
                              </w:pBd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114.75pt;margin-top:56.55pt;width:303.95pt;height:63.6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" filled="f" stroked="f">
                <v:textbox>
                  <w:txbxContent>
                    <w:p w:rsidR="00366E65" w:rsidRPr="00512906" w:rsidRDefault="00366E65" w:rsidP="00945316">
                      <w:pPr>
                        <w:jc w:val="center"/>
                        <w:rPr>
                          <w:b/>
                        </w:rPr>
                      </w:pPr>
                      <w:r w:rsidRPr="00512906">
                        <w:rPr>
                          <w:b/>
                        </w:rPr>
                        <w:t xml:space="preserve">Cegléd Város </w:t>
                      </w:r>
                      <w:r w:rsidR="009804BB">
                        <w:rPr>
                          <w:b/>
                        </w:rPr>
                        <w:t>Önkormányzata</w:t>
                      </w:r>
                      <w:r w:rsidR="007657C9">
                        <w:rPr>
                          <w:b/>
                        </w:rPr>
                        <w:t xml:space="preserve"> </w:t>
                      </w:r>
                      <w:r w:rsidRPr="00512906">
                        <w:rPr>
                          <w:b/>
                        </w:rPr>
                        <w:t>Polgármesterétől</w:t>
                      </w:r>
                    </w:p>
                    <w:p w:rsidR="00366E65" w:rsidRDefault="00366E65" w:rsidP="00945316">
                      <w:pPr>
                        <w:jc w:val="center"/>
                      </w:pPr>
                      <w:r>
                        <w:t xml:space="preserve">2700 Cegléd, Kossuth tér 1. </w:t>
                      </w:r>
                    </w:p>
                    <w:p w:rsidR="00366E65" w:rsidRDefault="00366E65" w:rsidP="00945316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:rsidR="00366E65" w:rsidRDefault="00366E65" w:rsidP="00945316">
                      <w:pPr>
                        <w:jc w:val="center"/>
                      </w:pPr>
                      <w:r>
                        <w:t>Tel</w:t>
                      </w:r>
                      <w:proofErr w:type="gramStart"/>
                      <w:r>
                        <w:t>.:</w:t>
                      </w:r>
                      <w:proofErr w:type="gramEnd"/>
                      <w:r>
                        <w:t xml:space="preserve"> 53/511-482; Fax: 511-406</w:t>
                      </w:r>
                    </w:p>
                    <w:p w:rsidR="00366E65" w:rsidRPr="00C354F4" w:rsidRDefault="006C1DF6" w:rsidP="00945316">
                      <w:pPr>
                        <w:ind w:right="-117"/>
                      </w:pPr>
                      <w:r w:rsidRPr="00C354F4">
                        <w:rPr>
                          <w:noProof/>
                        </w:rPr>
                        <w:drawing>
                          <wp:inline distT="0" distB="0" distL="0" distR="0">
                            <wp:extent cx="4638675" cy="9525"/>
                            <wp:effectExtent l="0" t="0" r="0" b="0"/>
                            <wp:docPr id="5" name="Kép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38675" cy="9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66E65" w:rsidRDefault="00366E65" w:rsidP="00945316">
                      <w:pPr>
                        <w:pBdr>
                          <w:bottom w:val="single" w:sz="4" w:space="1" w:color="auto"/>
                        </w:pBd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Pr="002D3A90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-50165</wp:posOffset>
                </wp:positionH>
                <wp:positionV relativeFrom="page">
                  <wp:posOffset>718185</wp:posOffset>
                </wp:positionV>
                <wp:extent cx="814070" cy="814070"/>
                <wp:effectExtent l="1905" t="3810" r="3175" b="1270"/>
                <wp:wrapNone/>
                <wp:docPr id="1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4070" cy="814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66E65" w:rsidRDefault="006C1DF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628650" cy="723900"/>
                                  <wp:effectExtent l="0" t="0" r="0" b="0"/>
                                  <wp:docPr id="6" name="Kép 6" descr="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28650" cy="723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27" type="#_x0000_t202" style="position:absolute;margin-left:-3.95pt;margin-top:56.55pt;width:64.1pt;height:64.1pt;z-index:2516556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" filled="f" stroked="f">
                <v:textbox style="mso-fit-shape-to-text:t">
                  <w:txbxContent>
                    <w:p w:rsidR="00366E65" w:rsidRDefault="006C1DF6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628650" cy="723900"/>
                            <wp:effectExtent l="0" t="0" r="0" b="0"/>
                            <wp:docPr id="6" name="Kép 6" descr="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28650" cy="723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:rsidR="00C12098" w:rsidRPr="002D3A90" w:rsidRDefault="00C12098"/>
    <w:p w:rsidR="00C354F4" w:rsidRPr="002D3A90" w:rsidRDefault="00C354F4">
      <w:pPr>
        <w:rPr>
          <w:sz w:val="20"/>
          <w:szCs w:val="20"/>
        </w:rPr>
      </w:pPr>
    </w:p>
    <w:p w:rsidR="00C354F4" w:rsidRDefault="00C354F4">
      <w:pPr>
        <w:rPr>
          <w:sz w:val="20"/>
          <w:szCs w:val="20"/>
        </w:rPr>
      </w:pPr>
    </w:p>
    <w:p w:rsidR="00FD39D1" w:rsidRDefault="00FD39D1">
      <w:pPr>
        <w:rPr>
          <w:sz w:val="20"/>
          <w:szCs w:val="20"/>
        </w:rPr>
      </w:pPr>
    </w:p>
    <w:p w:rsidR="00FD39D1" w:rsidRPr="002D3A90" w:rsidRDefault="006C1DF6">
      <w:pPr>
        <w:rPr>
          <w:sz w:val="20"/>
          <w:szCs w:val="20"/>
        </w:rPr>
      </w:pPr>
      <w:r w:rsidRPr="002D3A90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945515</wp:posOffset>
                </wp:positionH>
                <wp:positionV relativeFrom="page">
                  <wp:posOffset>1609090</wp:posOffset>
                </wp:positionV>
                <wp:extent cx="5203190" cy="0"/>
                <wp:effectExtent l="6985" t="8890" r="9525" b="10160"/>
                <wp:wrapNone/>
                <wp:docPr id="10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0319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2AC61" id="Line 6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" from="74.45pt,126.7pt" to="484.15pt,12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e21EgIAACk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">
                <w10:wrap anchory="page"/>
              </v:line>
            </w:pict>
          </mc:Fallback>
        </mc:AlternateContent>
      </w:r>
    </w:p>
    <w:tbl>
      <w:tblPr>
        <w:tblW w:w="9799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08"/>
        <w:gridCol w:w="4991"/>
      </w:tblGrid>
      <w:tr w:rsidR="00C12098" w:rsidRPr="002D3A90">
        <w:trPr>
          <w:jc w:val="center"/>
        </w:trPr>
        <w:tc>
          <w:tcPr>
            <w:tcW w:w="4808" w:type="dxa"/>
          </w:tcPr>
          <w:p w:rsidR="00263D48" w:rsidRPr="003964BD" w:rsidRDefault="00F8009E" w:rsidP="00B37977">
            <w:pPr>
              <w:tabs>
                <w:tab w:val="left" w:pos="5670"/>
              </w:tabs>
              <w:ind w:left="1120" w:hanging="906"/>
              <w:rPr>
                <w:sz w:val="22"/>
                <w:szCs w:val="22"/>
              </w:rPr>
            </w:pPr>
            <w:r w:rsidRPr="003964BD">
              <w:rPr>
                <w:sz w:val="22"/>
                <w:szCs w:val="22"/>
              </w:rPr>
              <w:t xml:space="preserve">Iktatószám: </w:t>
            </w:r>
            <w:r w:rsidR="00524718">
              <w:rPr>
                <w:sz w:val="22"/>
                <w:szCs w:val="22"/>
              </w:rPr>
              <w:t>C</w:t>
            </w:r>
            <w:r w:rsidR="00CF4179">
              <w:rPr>
                <w:sz w:val="22"/>
                <w:szCs w:val="22"/>
              </w:rPr>
              <w:t>/28942</w:t>
            </w:r>
            <w:r w:rsidR="00870705" w:rsidRPr="003964BD">
              <w:rPr>
                <w:sz w:val="22"/>
                <w:szCs w:val="22"/>
              </w:rPr>
              <w:t>/20</w:t>
            </w:r>
            <w:r w:rsidR="001433DD">
              <w:rPr>
                <w:sz w:val="22"/>
                <w:szCs w:val="22"/>
              </w:rPr>
              <w:t>25</w:t>
            </w:r>
            <w:r w:rsidR="00870705" w:rsidRPr="003964BD">
              <w:rPr>
                <w:sz w:val="22"/>
                <w:szCs w:val="22"/>
              </w:rPr>
              <w:t>.</w:t>
            </w:r>
          </w:p>
          <w:p w:rsidR="00C12098" w:rsidRPr="003964BD" w:rsidRDefault="00C12098" w:rsidP="00B37977">
            <w:pPr>
              <w:tabs>
                <w:tab w:val="left" w:pos="5670"/>
              </w:tabs>
              <w:ind w:firstLine="228"/>
              <w:rPr>
                <w:sz w:val="22"/>
                <w:szCs w:val="22"/>
              </w:rPr>
            </w:pPr>
            <w:r w:rsidRPr="003964BD">
              <w:rPr>
                <w:sz w:val="22"/>
                <w:szCs w:val="22"/>
              </w:rPr>
              <w:t>Előterjesztő</w:t>
            </w:r>
            <w:r w:rsidR="00081E01" w:rsidRPr="003964BD">
              <w:rPr>
                <w:sz w:val="22"/>
                <w:szCs w:val="22"/>
              </w:rPr>
              <w:t xml:space="preserve">: </w:t>
            </w:r>
            <w:r w:rsidR="001433DD">
              <w:rPr>
                <w:sz w:val="22"/>
                <w:szCs w:val="22"/>
              </w:rPr>
              <w:t>D</w:t>
            </w:r>
            <w:r w:rsidR="00524718">
              <w:rPr>
                <w:sz w:val="22"/>
                <w:szCs w:val="22"/>
              </w:rPr>
              <w:t>r. Csáky András</w:t>
            </w:r>
            <w:r w:rsidRPr="003964BD">
              <w:rPr>
                <w:sz w:val="22"/>
                <w:szCs w:val="22"/>
              </w:rPr>
              <w:t xml:space="preserve"> polgármester</w:t>
            </w:r>
          </w:p>
          <w:p w:rsidR="00C12098" w:rsidRDefault="00971F8F" w:rsidP="00453E5C">
            <w:pPr>
              <w:tabs>
                <w:tab w:val="left" w:pos="5670"/>
              </w:tabs>
              <w:ind w:firstLine="228"/>
              <w:rPr>
                <w:sz w:val="22"/>
                <w:szCs w:val="22"/>
              </w:rPr>
            </w:pPr>
            <w:r w:rsidRPr="003964BD">
              <w:rPr>
                <w:sz w:val="22"/>
                <w:szCs w:val="22"/>
              </w:rPr>
              <w:t>Ügyintéző</w:t>
            </w:r>
            <w:r w:rsidR="004E10BD" w:rsidRPr="003964BD">
              <w:rPr>
                <w:sz w:val="22"/>
                <w:szCs w:val="22"/>
              </w:rPr>
              <w:t xml:space="preserve">: </w:t>
            </w:r>
            <w:r w:rsidR="00453E5C">
              <w:rPr>
                <w:sz w:val="22"/>
                <w:szCs w:val="22"/>
              </w:rPr>
              <w:t>Baumanné Méder Melinda</w:t>
            </w:r>
          </w:p>
          <w:p w:rsidR="00453E5C" w:rsidRPr="002D3A90" w:rsidRDefault="00453E5C" w:rsidP="00453E5C">
            <w:pPr>
              <w:tabs>
                <w:tab w:val="left" w:pos="5670"/>
              </w:tabs>
              <w:ind w:left="1064" w:firstLine="228"/>
              <w:rPr>
                <w:sz w:val="20"/>
                <w:szCs w:val="20"/>
              </w:rPr>
            </w:pPr>
            <w:r>
              <w:rPr>
                <w:sz w:val="22"/>
                <w:szCs w:val="22"/>
              </w:rPr>
              <w:t>vezető-főtanácsos</w:t>
            </w:r>
          </w:p>
        </w:tc>
        <w:tc>
          <w:tcPr>
            <w:tcW w:w="4991" w:type="dxa"/>
          </w:tcPr>
          <w:p w:rsidR="00870705" w:rsidRDefault="00C12098" w:rsidP="00AE2F06">
            <w:pPr>
              <w:ind w:left="588" w:hanging="646"/>
              <w:rPr>
                <w:sz w:val="22"/>
                <w:szCs w:val="22"/>
              </w:rPr>
            </w:pPr>
            <w:r w:rsidRPr="003964BD">
              <w:rPr>
                <w:b/>
                <w:sz w:val="22"/>
                <w:szCs w:val="22"/>
              </w:rPr>
              <w:t>Tárgy</w:t>
            </w:r>
            <w:r w:rsidRPr="003964BD">
              <w:rPr>
                <w:sz w:val="22"/>
                <w:szCs w:val="22"/>
              </w:rPr>
              <w:t>:</w:t>
            </w:r>
            <w:r w:rsidR="003964BD">
              <w:rPr>
                <w:sz w:val="22"/>
                <w:szCs w:val="22"/>
              </w:rPr>
              <w:t xml:space="preserve"> </w:t>
            </w:r>
            <w:r w:rsidR="005D3CC6" w:rsidRPr="003964BD">
              <w:rPr>
                <w:sz w:val="22"/>
                <w:szCs w:val="22"/>
              </w:rPr>
              <w:t xml:space="preserve">A </w:t>
            </w:r>
            <w:r w:rsidR="00D074DC">
              <w:rPr>
                <w:sz w:val="22"/>
                <w:szCs w:val="22"/>
              </w:rPr>
              <w:t xml:space="preserve">Ceglédi </w:t>
            </w:r>
            <w:r w:rsidR="00E37EFB">
              <w:rPr>
                <w:sz w:val="22"/>
                <w:szCs w:val="22"/>
              </w:rPr>
              <w:t>K</w:t>
            </w:r>
            <w:r w:rsidR="00894A65">
              <w:rPr>
                <w:sz w:val="22"/>
                <w:szCs w:val="22"/>
              </w:rPr>
              <w:t xml:space="preserve">ulturális </w:t>
            </w:r>
            <w:r w:rsidR="00E37EFB">
              <w:rPr>
                <w:sz w:val="22"/>
                <w:szCs w:val="22"/>
              </w:rPr>
              <w:t>K</w:t>
            </w:r>
            <w:r w:rsidR="00971F8F" w:rsidRPr="003964BD">
              <w:rPr>
                <w:sz w:val="22"/>
                <w:szCs w:val="22"/>
              </w:rPr>
              <w:t xml:space="preserve">oncepció </w:t>
            </w:r>
            <w:r w:rsidR="00D074DC">
              <w:rPr>
                <w:sz w:val="22"/>
                <w:szCs w:val="22"/>
              </w:rPr>
              <w:t xml:space="preserve">2023-2027 című dokumentum </w:t>
            </w:r>
            <w:r w:rsidR="00524718">
              <w:rPr>
                <w:sz w:val="22"/>
                <w:szCs w:val="22"/>
              </w:rPr>
              <w:t>felülvizsgálata</w:t>
            </w:r>
          </w:p>
          <w:p w:rsidR="00AE2F06" w:rsidRDefault="003964BD" w:rsidP="00AE2F06">
            <w:pPr>
              <w:ind w:left="1218" w:hanging="1276"/>
              <w:rPr>
                <w:b/>
                <w:bCs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Melléklet</w:t>
            </w:r>
            <w:r w:rsidRPr="003964BD">
              <w:rPr>
                <w:b/>
                <w:bCs/>
                <w:sz w:val="22"/>
                <w:szCs w:val="22"/>
              </w:rPr>
              <w:t>:</w:t>
            </w:r>
            <w:r>
              <w:rPr>
                <w:b/>
                <w:bCs/>
                <w:sz w:val="22"/>
                <w:szCs w:val="22"/>
              </w:rPr>
              <w:t xml:space="preserve"> </w:t>
            </w:r>
          </w:p>
          <w:p w:rsidR="003964BD" w:rsidRPr="00AE2F06" w:rsidRDefault="00AE2F06" w:rsidP="00AE2F06">
            <w:pPr>
              <w:ind w:left="1218" w:hanging="1276"/>
              <w:rPr>
                <w:bCs/>
                <w:sz w:val="22"/>
                <w:szCs w:val="22"/>
              </w:rPr>
            </w:pPr>
            <w:r w:rsidRPr="00AE2F06">
              <w:rPr>
                <w:bCs/>
                <w:sz w:val="22"/>
                <w:szCs w:val="22"/>
              </w:rPr>
              <w:t>1. Kossuth Művelődési Központ beszámolója</w:t>
            </w:r>
          </w:p>
          <w:p w:rsidR="00AE2F06" w:rsidRPr="00AE2F06" w:rsidRDefault="00AE2F06" w:rsidP="00AE2F06">
            <w:pPr>
              <w:ind w:left="1218" w:hanging="1276"/>
              <w:rPr>
                <w:bCs/>
                <w:sz w:val="22"/>
                <w:szCs w:val="22"/>
              </w:rPr>
            </w:pPr>
            <w:r w:rsidRPr="00AE2F06">
              <w:rPr>
                <w:bCs/>
                <w:sz w:val="22"/>
                <w:szCs w:val="22"/>
              </w:rPr>
              <w:t>2. Ceglédi Városi Könyvtár beszámolója</w:t>
            </w:r>
          </w:p>
          <w:p w:rsidR="00AE2F06" w:rsidRPr="003964BD" w:rsidRDefault="00AE2F06" w:rsidP="00AE2F06">
            <w:pPr>
              <w:ind w:left="1218" w:hanging="1276"/>
              <w:rPr>
                <w:b/>
                <w:bCs/>
                <w:sz w:val="22"/>
                <w:szCs w:val="22"/>
              </w:rPr>
            </w:pPr>
            <w:r w:rsidRPr="00AE2F06">
              <w:rPr>
                <w:bCs/>
                <w:sz w:val="22"/>
                <w:szCs w:val="22"/>
              </w:rPr>
              <w:t>3. Kossuth Múzeum beszámolója</w:t>
            </w:r>
          </w:p>
        </w:tc>
      </w:tr>
    </w:tbl>
    <w:p w:rsidR="00C12098" w:rsidRPr="005365EC" w:rsidRDefault="00C12098" w:rsidP="005365EC">
      <w:pPr>
        <w:tabs>
          <w:tab w:val="left" w:pos="567"/>
          <w:tab w:val="left" w:pos="8364"/>
        </w:tabs>
        <w:spacing w:before="240"/>
        <w:jc w:val="center"/>
        <w:rPr>
          <w:b/>
        </w:rPr>
      </w:pPr>
      <w:r w:rsidRPr="005365EC">
        <w:rPr>
          <w:b/>
        </w:rPr>
        <w:t>ELŐTERJESZTÉS</w:t>
      </w:r>
    </w:p>
    <w:p w:rsidR="00FD39D1" w:rsidRPr="005365EC" w:rsidRDefault="00FD39D1" w:rsidP="00FD39D1">
      <w:pPr>
        <w:tabs>
          <w:tab w:val="left" w:pos="567"/>
          <w:tab w:val="left" w:pos="8364"/>
        </w:tabs>
        <w:jc w:val="center"/>
        <w:outlineLvl w:val="0"/>
        <w:rPr>
          <w:b/>
        </w:rPr>
      </w:pPr>
      <w:r w:rsidRPr="005365EC">
        <w:rPr>
          <w:b/>
        </w:rPr>
        <w:t>Cegléd Város Önkormányzata Képviselő-testületének</w:t>
      </w:r>
    </w:p>
    <w:p w:rsidR="00FD39D1" w:rsidRPr="005365EC" w:rsidRDefault="00FD39D1" w:rsidP="00FD39D1">
      <w:pPr>
        <w:ind w:right="1"/>
        <w:jc w:val="center"/>
      </w:pPr>
      <w:r w:rsidRPr="005365EC">
        <w:t>202</w:t>
      </w:r>
      <w:r w:rsidR="008B469F">
        <w:t>5. június 19</w:t>
      </w:r>
      <w:r w:rsidR="00B37977">
        <w:t>-ei</w:t>
      </w:r>
      <w:r w:rsidRPr="005365EC">
        <w:t xml:space="preserve"> </w:t>
      </w:r>
      <w:r w:rsidRPr="005365EC">
        <w:rPr>
          <w:b/>
        </w:rPr>
        <w:t>nyilvános</w:t>
      </w:r>
      <w:r w:rsidRPr="005365EC">
        <w:t xml:space="preserve"> ülésére</w:t>
      </w:r>
    </w:p>
    <w:p w:rsidR="00C12098" w:rsidRPr="00731021" w:rsidRDefault="00C12098" w:rsidP="007657C9">
      <w:pPr>
        <w:spacing w:before="120" w:after="240"/>
        <w:jc w:val="center"/>
        <w:rPr>
          <w:b/>
        </w:rPr>
      </w:pPr>
      <w:r w:rsidRPr="00731021">
        <w:rPr>
          <w:b/>
        </w:rPr>
        <w:t>Tisztelt Képviselő-testület!</w:t>
      </w:r>
    </w:p>
    <w:p w:rsidR="00E37EFB" w:rsidRPr="00731021" w:rsidRDefault="005A73B5" w:rsidP="00E37EFB">
      <w:pPr>
        <w:jc w:val="both"/>
      </w:pPr>
      <w:r w:rsidRPr="00731021">
        <w:rPr>
          <w:u w:val="single"/>
        </w:rPr>
        <w:t>Emlékeztetőül</w:t>
      </w:r>
      <w:r w:rsidR="00524718" w:rsidRPr="00731021">
        <w:t xml:space="preserve">: a Képviselő-testület </w:t>
      </w:r>
      <w:r w:rsidR="00BB07A3" w:rsidRPr="00731021">
        <w:t>2023</w:t>
      </w:r>
      <w:r w:rsidRPr="00731021">
        <w:t xml:space="preserve">. </w:t>
      </w:r>
      <w:r w:rsidR="00524718" w:rsidRPr="00731021">
        <w:t>december</w:t>
      </w:r>
      <w:r w:rsidRPr="00731021">
        <w:t xml:space="preserve"> </w:t>
      </w:r>
      <w:r w:rsidR="00E37EFB" w:rsidRPr="00731021">
        <w:t>14</w:t>
      </w:r>
      <w:r w:rsidRPr="00731021">
        <w:t>-</w:t>
      </w:r>
      <w:r w:rsidR="00E37EFB" w:rsidRPr="00731021">
        <w:t>e</w:t>
      </w:r>
      <w:r w:rsidRPr="00731021">
        <w:t>i ülés</w:t>
      </w:r>
      <w:r w:rsidR="00524718" w:rsidRPr="00731021">
        <w:t>én</w:t>
      </w:r>
      <w:r w:rsidR="00BB07A3" w:rsidRPr="00731021">
        <w:t>, 388/2023</w:t>
      </w:r>
      <w:r w:rsidR="0042132A" w:rsidRPr="00731021">
        <w:t>. (XII. 14.) Ök. határozattal</w:t>
      </w:r>
      <w:r w:rsidR="00524718" w:rsidRPr="00731021">
        <w:t xml:space="preserve"> el</w:t>
      </w:r>
      <w:r w:rsidR="0042132A" w:rsidRPr="00731021">
        <w:t>fogadta</w:t>
      </w:r>
      <w:r w:rsidR="00524718" w:rsidRPr="00731021">
        <w:t xml:space="preserve"> </w:t>
      </w:r>
      <w:r w:rsidRPr="00731021">
        <w:t>a</w:t>
      </w:r>
      <w:r w:rsidR="00E37EFB" w:rsidRPr="00731021">
        <w:t xml:space="preserve"> </w:t>
      </w:r>
      <w:r w:rsidR="00E00B3F" w:rsidRPr="00731021">
        <w:t xml:space="preserve">HROD Emberi Erőforrás és Szervezetfejlesztési Kft. (6000 Kecskemét, Énekes u. 110.) </w:t>
      </w:r>
      <w:r w:rsidR="008B469F" w:rsidRPr="00731021">
        <w:t xml:space="preserve">által </w:t>
      </w:r>
      <w:r w:rsidRPr="00731021">
        <w:t>elkészített</w:t>
      </w:r>
      <w:r w:rsidR="008B469F" w:rsidRPr="00731021">
        <w:t xml:space="preserve"> </w:t>
      </w:r>
      <w:r w:rsidR="00E00B3F" w:rsidRPr="00731021">
        <w:t>Cegléd</w:t>
      </w:r>
      <w:r w:rsidR="00BB07A3" w:rsidRPr="00731021">
        <w:t>i Kulturális Koncepció 2023-2027</w:t>
      </w:r>
      <w:r w:rsidR="00DE3558" w:rsidRPr="00731021">
        <w:t xml:space="preserve"> </w:t>
      </w:r>
      <w:r w:rsidR="00FD2009" w:rsidRPr="00731021">
        <w:t>című dokumentumot</w:t>
      </w:r>
      <w:r w:rsidR="00BB07A3" w:rsidRPr="00731021">
        <w:t xml:space="preserve">. </w:t>
      </w:r>
      <w:r w:rsidR="00E37EFB" w:rsidRPr="00731021">
        <w:t xml:space="preserve">A Koncepció előkészítésében az önkormányzati fenntartású szervezetek, állami és </w:t>
      </w:r>
      <w:r w:rsidR="0042132A" w:rsidRPr="00731021">
        <w:t>egyházi</w:t>
      </w:r>
      <w:r w:rsidR="00E37EFB" w:rsidRPr="00731021">
        <w:t xml:space="preserve"> fenntartású köznevelési intézmények, valamint a tevékenységi körüket tekintve érintett civil szervezetek is közreműködtek.</w:t>
      </w:r>
    </w:p>
    <w:p w:rsidR="007C0027" w:rsidRPr="00731021" w:rsidRDefault="00E37EFB" w:rsidP="005365EC">
      <w:pPr>
        <w:spacing w:before="240"/>
        <w:jc w:val="both"/>
        <w:rPr>
          <w:rFonts w:eastAsia="MS Mincho"/>
          <w:kern w:val="28"/>
          <w:lang w:eastAsia="ja-JP"/>
        </w:rPr>
      </w:pPr>
      <w:r w:rsidRPr="00731021">
        <w:rPr>
          <w:rFonts w:eastAsia="MS Mincho"/>
          <w:kern w:val="28"/>
          <w:lang w:eastAsia="ja-JP"/>
        </w:rPr>
        <w:t xml:space="preserve">Jelen előterjesztés célja a Kulturális Koncepció </w:t>
      </w:r>
      <w:r w:rsidR="005365EC" w:rsidRPr="00731021">
        <w:rPr>
          <w:rFonts w:eastAsia="MS Mincho"/>
          <w:kern w:val="28"/>
          <w:lang w:eastAsia="ja-JP"/>
        </w:rPr>
        <w:t>áttekintése</w:t>
      </w:r>
      <w:r w:rsidR="007C0027" w:rsidRPr="00731021">
        <w:rPr>
          <w:rFonts w:eastAsia="MS Mincho"/>
          <w:kern w:val="28"/>
          <w:lang w:eastAsia="ja-JP"/>
        </w:rPr>
        <w:t>:</w:t>
      </w:r>
      <w:r w:rsidR="00547298" w:rsidRPr="00731021">
        <w:rPr>
          <w:rFonts w:eastAsia="MS Mincho"/>
          <w:kern w:val="28"/>
          <w:lang w:eastAsia="ja-JP"/>
        </w:rPr>
        <w:t xml:space="preserve"> </w:t>
      </w:r>
      <w:r w:rsidR="007C0027" w:rsidRPr="00731021">
        <w:rPr>
          <w:rFonts w:eastAsia="MS Mincho"/>
          <w:kern w:val="28"/>
          <w:lang w:eastAsia="ja-JP"/>
        </w:rPr>
        <w:t>az abban meghatározott cselekvési terv teljesítéseinek figyelemmel kísérése, továbbá jogszabályi, esetleg szervezeti változásoknak megfelelő aktualizálása</w:t>
      </w:r>
    </w:p>
    <w:p w:rsidR="004652D5" w:rsidRPr="00731021" w:rsidRDefault="00291719" w:rsidP="005365EC">
      <w:pPr>
        <w:spacing w:before="240"/>
        <w:jc w:val="both"/>
        <w:rPr>
          <w:rFonts w:eastAsia="MS Mincho"/>
          <w:b/>
          <w:kern w:val="28"/>
          <w:lang w:eastAsia="ja-JP"/>
        </w:rPr>
      </w:pPr>
      <w:r w:rsidRPr="00731021">
        <w:rPr>
          <w:rFonts w:eastAsia="MS Mincho"/>
          <w:b/>
          <w:kern w:val="28"/>
          <w:lang w:eastAsia="ja-JP"/>
        </w:rPr>
        <w:t>Az előterjesztés mellékleteként csatoltuk a Kossuth Művelődési Központ, a Ceglédi Városi Könyvtár beszámolóját a Ceglédi Kulturális Koncepció Cselekvési Tervének megvalósult eredményeiről, és kulturális koncepció elfogadása óta eltelt időszakban történt változásokról</w:t>
      </w:r>
      <w:r w:rsidR="003722FC" w:rsidRPr="00731021">
        <w:rPr>
          <w:rFonts w:eastAsia="MS Mincho"/>
          <w:b/>
          <w:kern w:val="28"/>
          <w:lang w:eastAsia="ja-JP"/>
        </w:rPr>
        <w:t>.</w:t>
      </w:r>
    </w:p>
    <w:p w:rsidR="00CF100D" w:rsidRPr="00731021" w:rsidRDefault="00CF100D" w:rsidP="00CF100D">
      <w:pPr>
        <w:tabs>
          <w:tab w:val="left" w:pos="4536"/>
        </w:tabs>
        <w:spacing w:before="120"/>
        <w:jc w:val="both"/>
        <w:rPr>
          <w:rFonts w:eastAsia="MS Mincho"/>
          <w:kern w:val="28"/>
          <w:lang w:eastAsia="ja-JP"/>
        </w:rPr>
      </w:pPr>
      <w:r w:rsidRPr="00731021">
        <w:rPr>
          <w:rFonts w:eastAsia="MS Mincho"/>
          <w:kern w:val="28"/>
          <w:lang w:eastAsia="ja-JP"/>
        </w:rPr>
        <w:t>A vizsgált dokumentum az önkormányzati honlap cegled.asp.lgov.hu oldalon folyamatosan elérhető:</w:t>
      </w:r>
      <w:r w:rsidRPr="00731021">
        <w:rPr>
          <w:rFonts w:eastAsia="MS Mincho"/>
          <w:kern w:val="28"/>
          <w:lang w:eastAsia="ja-JP"/>
        </w:rPr>
        <w:tab/>
      </w:r>
      <w:hyperlink r:id="rId12" w:history="1">
        <w:r w:rsidRPr="00731021">
          <w:rPr>
            <w:rStyle w:val="Hiperhivatkozs"/>
            <w:rFonts w:eastAsia="MS Mincho"/>
            <w:kern w:val="28"/>
            <w:lang w:eastAsia="ja-JP"/>
          </w:rPr>
          <w:t>https://cegled.asp.lgov.hu/kulturalis-koncepcio</w:t>
        </w:r>
      </w:hyperlink>
    </w:p>
    <w:p w:rsidR="001433DD" w:rsidRPr="00731021" w:rsidRDefault="001433DD" w:rsidP="001433DD">
      <w:pPr>
        <w:tabs>
          <w:tab w:val="left" w:pos="851"/>
        </w:tabs>
        <w:overflowPunct w:val="0"/>
        <w:autoSpaceDE w:val="0"/>
        <w:autoSpaceDN w:val="0"/>
        <w:adjustRightInd w:val="0"/>
        <w:spacing w:before="120"/>
        <w:jc w:val="both"/>
        <w:textAlignment w:val="baseline"/>
      </w:pPr>
      <w:r w:rsidRPr="00731021">
        <w:t>Az előterjesztést</w:t>
      </w:r>
      <w:r w:rsidRPr="00731021">
        <w:rPr>
          <w:b/>
        </w:rPr>
        <w:t xml:space="preserve"> a Humán</w:t>
      </w:r>
      <w:r w:rsidR="00CF100D" w:rsidRPr="00731021">
        <w:rPr>
          <w:b/>
        </w:rPr>
        <w:t xml:space="preserve">, valamint az Értéktár és Értékvédelmi </w:t>
      </w:r>
      <w:r w:rsidRPr="00731021">
        <w:rPr>
          <w:b/>
        </w:rPr>
        <w:t>Bizottság</w:t>
      </w:r>
      <w:r w:rsidRPr="00731021">
        <w:t xml:space="preserve"> tárgyalja. A bizottságok véleménye – jegyzőkönyvi kivonat formájában – a Képviselő-testület ülésén, helyben osztott anyagként kerül ismertetésre.</w:t>
      </w:r>
    </w:p>
    <w:p w:rsidR="001433DD" w:rsidRPr="00731021" w:rsidRDefault="001433DD" w:rsidP="001433DD">
      <w:pPr>
        <w:tabs>
          <w:tab w:val="num" w:pos="360"/>
          <w:tab w:val="left" w:pos="851"/>
        </w:tabs>
        <w:overflowPunct w:val="0"/>
        <w:autoSpaceDE w:val="0"/>
        <w:autoSpaceDN w:val="0"/>
        <w:adjustRightInd w:val="0"/>
        <w:jc w:val="both"/>
        <w:textAlignment w:val="baseline"/>
        <w:rPr>
          <w:i/>
        </w:rPr>
      </w:pPr>
    </w:p>
    <w:p w:rsidR="001433DD" w:rsidRPr="00731021" w:rsidRDefault="001433DD" w:rsidP="001433DD">
      <w:pPr>
        <w:tabs>
          <w:tab w:val="num" w:pos="360"/>
          <w:tab w:val="left" w:pos="851"/>
        </w:tabs>
        <w:overflowPunct w:val="0"/>
        <w:autoSpaceDE w:val="0"/>
        <w:autoSpaceDN w:val="0"/>
        <w:adjustRightInd w:val="0"/>
        <w:jc w:val="both"/>
        <w:textAlignment w:val="baseline"/>
      </w:pPr>
      <w:r w:rsidRPr="00731021">
        <w:t xml:space="preserve">A döntéshozatal a Magyarország helyi önkormányzatairól szóló 2011. évi CLXXXIX. törvény (Mötv.) 46. § (1) bekezdése alapján, a (2) bekezdésben foglaltakra figyelemmel nyilvános ülés keretében, az 50. § rendelkezései alapján, - figyelemmel a KT SzMSz </w:t>
      </w:r>
      <w:r w:rsidR="0046160B" w:rsidRPr="00731021">
        <w:t>59</w:t>
      </w:r>
      <w:r w:rsidRPr="00731021">
        <w:t>. §-ára - minősített többségű szavazati arányt igényel.</w:t>
      </w:r>
    </w:p>
    <w:p w:rsidR="00945316" w:rsidRPr="00731021" w:rsidRDefault="00C12098" w:rsidP="005365EC">
      <w:pPr>
        <w:spacing w:before="240"/>
      </w:pPr>
      <w:r w:rsidRPr="00731021">
        <w:t xml:space="preserve">Cegléd, </w:t>
      </w:r>
      <w:r w:rsidR="00B13959" w:rsidRPr="00731021">
        <w:t>20</w:t>
      </w:r>
      <w:r w:rsidR="00BB07A3" w:rsidRPr="00731021">
        <w:t>25</w:t>
      </w:r>
      <w:r w:rsidR="00227C7F" w:rsidRPr="00731021">
        <w:t xml:space="preserve">. </w:t>
      </w:r>
      <w:r w:rsidR="00BB07A3" w:rsidRPr="00731021">
        <w:t xml:space="preserve">június </w:t>
      </w:r>
      <w:r w:rsidR="00291719" w:rsidRPr="00731021">
        <w:t>6</w:t>
      </w:r>
      <w:r w:rsidR="00227C7F" w:rsidRPr="00731021">
        <w:t>.</w:t>
      </w:r>
    </w:p>
    <w:p w:rsidR="00C12098" w:rsidRPr="00731021" w:rsidRDefault="00C12098" w:rsidP="00AB6441">
      <w:pPr>
        <w:tabs>
          <w:tab w:val="center" w:pos="8869"/>
        </w:tabs>
        <w:jc w:val="both"/>
      </w:pPr>
      <w:r w:rsidRPr="00731021">
        <w:tab/>
      </w:r>
      <w:r w:rsidR="00547298" w:rsidRPr="00731021">
        <w:t>Dr. Csáky András</w:t>
      </w:r>
    </w:p>
    <w:p w:rsidR="00C12098" w:rsidRPr="00731021" w:rsidRDefault="00C12098" w:rsidP="00547298">
      <w:pPr>
        <w:ind w:right="142"/>
        <w:jc w:val="right"/>
      </w:pPr>
      <w:r w:rsidRPr="00731021">
        <w:tab/>
      </w:r>
      <w:r w:rsidR="00DB43C6" w:rsidRPr="00731021">
        <w:t>p</w:t>
      </w:r>
      <w:r w:rsidRPr="00731021">
        <w:t>olgármester</w:t>
      </w:r>
    </w:p>
    <w:p w:rsidR="006C2995" w:rsidRPr="00731021" w:rsidRDefault="00E449C1" w:rsidP="005365EC">
      <w:pPr>
        <w:tabs>
          <w:tab w:val="left" w:pos="1276"/>
          <w:tab w:val="center" w:pos="7371"/>
        </w:tabs>
        <w:spacing w:before="120"/>
        <w:jc w:val="both"/>
      </w:pPr>
      <w:r w:rsidRPr="00731021">
        <w:t>Láttam:</w:t>
      </w:r>
      <w:r w:rsidR="007657C9" w:rsidRPr="00731021">
        <w:tab/>
      </w:r>
      <w:r w:rsidR="006C2995" w:rsidRPr="00731021">
        <w:t>Hegedűs Ágota</w:t>
      </w:r>
    </w:p>
    <w:p w:rsidR="005365EC" w:rsidRPr="00731021" w:rsidRDefault="006C2995" w:rsidP="006C2995">
      <w:pPr>
        <w:tabs>
          <w:tab w:val="center" w:pos="1985"/>
          <w:tab w:val="center" w:pos="7371"/>
        </w:tabs>
        <w:jc w:val="both"/>
      </w:pPr>
      <w:r w:rsidRPr="00731021">
        <w:tab/>
        <w:t>alpolgármester</w:t>
      </w:r>
    </w:p>
    <w:p w:rsidR="00CF100D" w:rsidRPr="00731021" w:rsidRDefault="00CF100D" w:rsidP="007C0027">
      <w:pPr>
        <w:tabs>
          <w:tab w:val="center" w:pos="1985"/>
          <w:tab w:val="center" w:pos="7371"/>
        </w:tabs>
      </w:pPr>
    </w:p>
    <w:p w:rsidR="007C0027" w:rsidRDefault="007C0027" w:rsidP="007C0027">
      <w:pPr>
        <w:tabs>
          <w:tab w:val="center" w:pos="1985"/>
          <w:tab w:val="center" w:pos="7371"/>
        </w:tabs>
        <w:rPr>
          <w:b/>
          <w:bCs/>
        </w:rPr>
      </w:pPr>
    </w:p>
    <w:p w:rsidR="00453E5C" w:rsidRPr="00CF100D" w:rsidRDefault="00453E5C" w:rsidP="00453E5C">
      <w:pPr>
        <w:tabs>
          <w:tab w:val="center" w:pos="1985"/>
          <w:tab w:val="center" w:pos="7371"/>
        </w:tabs>
        <w:jc w:val="center"/>
        <w:rPr>
          <w:rFonts w:ascii="Times New Roman félkövér" w:hAnsi="Times New Roman félkövér"/>
          <w:b/>
          <w:bCs/>
          <w:caps/>
        </w:rPr>
      </w:pPr>
      <w:r w:rsidRPr="00CF100D">
        <w:rPr>
          <w:rFonts w:ascii="Times New Roman félkövér" w:hAnsi="Times New Roman félkövér"/>
          <w:b/>
          <w:bCs/>
          <w:caps/>
        </w:rPr>
        <w:t>Határozati javaslat</w:t>
      </w:r>
    </w:p>
    <w:p w:rsidR="00453E5C" w:rsidRPr="004A659E" w:rsidRDefault="00453E5C" w:rsidP="00453E5C">
      <w:pPr>
        <w:tabs>
          <w:tab w:val="center" w:pos="1985"/>
          <w:tab w:val="center" w:pos="7371"/>
        </w:tabs>
        <w:jc w:val="center"/>
        <w:rPr>
          <w:b/>
          <w:bCs/>
        </w:rPr>
      </w:pPr>
    </w:p>
    <w:p w:rsidR="00453E5C" w:rsidRDefault="00453E5C" w:rsidP="00453E5C">
      <w:pPr>
        <w:jc w:val="both"/>
        <w:rPr>
          <w:b/>
          <w:sz w:val="23"/>
          <w:szCs w:val="23"/>
        </w:rPr>
      </w:pPr>
      <w:r w:rsidRPr="00D331C3">
        <w:rPr>
          <w:b/>
          <w:sz w:val="23"/>
          <w:szCs w:val="23"/>
        </w:rPr>
        <w:t>Cegléd Város Önkormányzatának Képviselő-testülete</w:t>
      </w:r>
      <w:r>
        <w:rPr>
          <w:b/>
          <w:sz w:val="23"/>
          <w:szCs w:val="23"/>
        </w:rPr>
        <w:t xml:space="preserve"> –</w:t>
      </w:r>
    </w:p>
    <w:p w:rsidR="00CF100D" w:rsidRPr="00220628" w:rsidRDefault="00CF100D" w:rsidP="00453E5C">
      <w:pPr>
        <w:jc w:val="both"/>
        <w:rPr>
          <w:b/>
        </w:rPr>
      </w:pPr>
    </w:p>
    <w:p w:rsidR="00453E5C" w:rsidRPr="00220628" w:rsidRDefault="00CF100D" w:rsidP="00453E5C">
      <w:pPr>
        <w:numPr>
          <w:ilvl w:val="0"/>
          <w:numId w:val="39"/>
        </w:numPr>
        <w:spacing w:before="80"/>
        <w:ind w:left="425" w:hanging="357"/>
        <w:jc w:val="both"/>
        <w:rPr>
          <w:rFonts w:eastAsia="Wingdings"/>
        </w:rPr>
      </w:pPr>
      <w:r w:rsidRPr="00220628">
        <w:rPr>
          <w:bCs/>
        </w:rPr>
        <w:t>Felülvizsgálta az 388/2023. (XII. 14.) Ök. határozattal elfogadott</w:t>
      </w:r>
      <w:r w:rsidR="00453E5C" w:rsidRPr="00220628">
        <w:rPr>
          <w:rFonts w:eastAsia="Wingdings"/>
        </w:rPr>
        <w:t xml:space="preserve"> </w:t>
      </w:r>
      <w:r w:rsidR="00453E5C" w:rsidRPr="00220628">
        <w:rPr>
          <w:rFonts w:eastAsia="Wingdings"/>
          <w:i/>
        </w:rPr>
        <w:t>Ceglédi Kulturális Koncepció 2023-2027</w:t>
      </w:r>
      <w:r w:rsidR="00453E5C" w:rsidRPr="00220628">
        <w:rPr>
          <w:rFonts w:eastAsia="Wingdings"/>
        </w:rPr>
        <w:t xml:space="preserve"> című dokumentum</w:t>
      </w:r>
      <w:r w:rsidRPr="00220628">
        <w:rPr>
          <w:rFonts w:eastAsia="Wingdings"/>
        </w:rPr>
        <w:t>ot</w:t>
      </w:r>
    </w:p>
    <w:p w:rsidR="00CF100D" w:rsidRPr="00220628" w:rsidRDefault="00CF100D" w:rsidP="00CF100D">
      <w:pPr>
        <w:pStyle w:val="Listaszerbekezds"/>
        <w:numPr>
          <w:ilvl w:val="1"/>
          <w:numId w:val="39"/>
        </w:numPr>
        <w:jc w:val="both"/>
        <w:rPr>
          <w:bCs/>
          <w:szCs w:val="24"/>
        </w:rPr>
      </w:pPr>
      <w:r w:rsidRPr="00220628">
        <w:rPr>
          <w:bCs/>
          <w:szCs w:val="24"/>
        </w:rPr>
        <w:t>a Ceglédi Városi Könyvtár,</w:t>
      </w:r>
    </w:p>
    <w:p w:rsidR="00CF100D" w:rsidRPr="00220628" w:rsidRDefault="00CF100D" w:rsidP="00CF100D">
      <w:pPr>
        <w:pStyle w:val="Listaszerbekezds"/>
        <w:numPr>
          <w:ilvl w:val="1"/>
          <w:numId w:val="39"/>
        </w:numPr>
        <w:jc w:val="both"/>
        <w:rPr>
          <w:bCs/>
          <w:szCs w:val="24"/>
        </w:rPr>
      </w:pPr>
      <w:r w:rsidRPr="00220628">
        <w:rPr>
          <w:rFonts w:eastAsia="Wingdings"/>
          <w:szCs w:val="24"/>
        </w:rPr>
        <w:t xml:space="preserve">a </w:t>
      </w:r>
      <w:r w:rsidRPr="00220628">
        <w:rPr>
          <w:bCs/>
          <w:szCs w:val="24"/>
        </w:rPr>
        <w:t>Kossuth Művelődési Központ</w:t>
      </w:r>
      <w:r w:rsidR="007C0027" w:rsidRPr="00220628">
        <w:rPr>
          <w:bCs/>
          <w:szCs w:val="24"/>
        </w:rPr>
        <w:t xml:space="preserve"> Nonprofit Közhasznú Kft., valamint</w:t>
      </w:r>
    </w:p>
    <w:p w:rsidR="00CF100D" w:rsidRPr="00220628" w:rsidRDefault="00CF100D" w:rsidP="00CF100D">
      <w:pPr>
        <w:pStyle w:val="Listaszerbekezds"/>
        <w:numPr>
          <w:ilvl w:val="1"/>
          <w:numId w:val="39"/>
        </w:numPr>
        <w:jc w:val="both"/>
        <w:rPr>
          <w:rFonts w:eastAsia="Wingdings"/>
          <w:szCs w:val="24"/>
        </w:rPr>
      </w:pPr>
      <w:r w:rsidRPr="00220628">
        <w:rPr>
          <w:rFonts w:eastAsia="Wingdings"/>
          <w:szCs w:val="24"/>
        </w:rPr>
        <w:t>a Kossuth Múzeum</w:t>
      </w:r>
    </w:p>
    <w:p w:rsidR="00CF100D" w:rsidRPr="00220628" w:rsidRDefault="007C0027" w:rsidP="00CF100D">
      <w:pPr>
        <w:ind w:left="426"/>
        <w:jc w:val="both"/>
        <w:rPr>
          <w:rFonts w:eastAsia="Wingdings"/>
        </w:rPr>
      </w:pPr>
      <w:r w:rsidRPr="00220628">
        <w:rPr>
          <w:rFonts w:eastAsia="Wingdings"/>
        </w:rPr>
        <w:t xml:space="preserve">által </w:t>
      </w:r>
      <w:r w:rsidR="00CF100D" w:rsidRPr="00220628">
        <w:rPr>
          <w:rFonts w:eastAsia="Wingdings"/>
        </w:rPr>
        <w:t>előterjesztett, cselekvési terv teljesítéséről szóló</w:t>
      </w:r>
      <w:r w:rsidRPr="00220628">
        <w:rPr>
          <w:rFonts w:eastAsia="Wingdings"/>
        </w:rPr>
        <w:t xml:space="preserve"> beszámolójának</w:t>
      </w:r>
      <w:r w:rsidR="00CF100D" w:rsidRPr="00220628">
        <w:rPr>
          <w:rFonts w:eastAsia="Wingdings"/>
        </w:rPr>
        <w:t xml:space="preserve"> </w:t>
      </w:r>
      <w:r w:rsidRPr="00220628">
        <w:rPr>
          <w:rFonts w:eastAsia="Wingdings"/>
        </w:rPr>
        <w:t>elfogadásával</w:t>
      </w:r>
      <w:r w:rsidR="00CF100D" w:rsidRPr="00220628">
        <w:rPr>
          <w:rFonts w:eastAsia="Wingdings"/>
        </w:rPr>
        <w:t>.</w:t>
      </w:r>
    </w:p>
    <w:p w:rsidR="004001AF" w:rsidRPr="00220628" w:rsidRDefault="004001AF" w:rsidP="00CF38F3">
      <w:pPr>
        <w:numPr>
          <w:ilvl w:val="0"/>
          <w:numId w:val="39"/>
        </w:numPr>
        <w:spacing w:before="80"/>
        <w:ind w:left="425" w:hanging="357"/>
        <w:jc w:val="both"/>
        <w:rPr>
          <w:rFonts w:eastAsia="Wingdings"/>
        </w:rPr>
      </w:pPr>
      <w:r w:rsidRPr="00220628">
        <w:rPr>
          <w:rFonts w:eastAsia="Wingdings"/>
        </w:rPr>
        <w:t>Felhatalmazza a Polgármestert, hogy</w:t>
      </w:r>
    </w:p>
    <w:p w:rsidR="00CF38F3" w:rsidRPr="00220628" w:rsidRDefault="004001AF" w:rsidP="004001AF">
      <w:pPr>
        <w:spacing w:before="80"/>
        <w:ind w:left="68" w:firstLine="358"/>
        <w:jc w:val="both"/>
        <w:rPr>
          <w:rFonts w:eastAsia="Wingdings"/>
        </w:rPr>
      </w:pPr>
      <w:r w:rsidRPr="00220628">
        <w:rPr>
          <w:rFonts w:eastAsia="Wingdings"/>
        </w:rPr>
        <w:t>2.</w:t>
      </w:r>
      <w:r w:rsidR="00220628" w:rsidRPr="00220628">
        <w:rPr>
          <w:rFonts w:eastAsia="Wingdings"/>
        </w:rPr>
        <w:t>1</w:t>
      </w:r>
      <w:r w:rsidRPr="00220628">
        <w:rPr>
          <w:rFonts w:eastAsia="Wingdings"/>
        </w:rPr>
        <w:t xml:space="preserve">. </w:t>
      </w:r>
      <w:r w:rsidR="002917D7" w:rsidRPr="00220628">
        <w:rPr>
          <w:rFonts w:eastAsia="Wingdings"/>
        </w:rPr>
        <w:t xml:space="preserve">a </w:t>
      </w:r>
      <w:r w:rsidRPr="00220628">
        <w:rPr>
          <w:rFonts w:eastAsia="Wingdings"/>
        </w:rPr>
        <w:t xml:space="preserve">Koncepcióban </w:t>
      </w:r>
      <w:r w:rsidR="002917D7" w:rsidRPr="00220628">
        <w:rPr>
          <w:rFonts w:eastAsia="Wingdings"/>
        </w:rPr>
        <w:t>Települési Értéktár</w:t>
      </w:r>
      <w:r w:rsidRPr="00220628">
        <w:rPr>
          <w:rFonts w:eastAsia="Wingdings"/>
        </w:rPr>
        <w:t>ra vonatkozó megállapításokat hozza összhangba a</w:t>
      </w:r>
      <w:r w:rsidR="002917D7" w:rsidRPr="00220628">
        <w:rPr>
          <w:rFonts w:eastAsia="Wingdings"/>
        </w:rPr>
        <w:t xml:space="preserve"> Képviselő-testület és szervei szervezeti és működési szabályzatáról szóló </w:t>
      </w:r>
      <w:r w:rsidRPr="00220628">
        <w:rPr>
          <w:rFonts w:eastAsia="Wingdings"/>
        </w:rPr>
        <w:t xml:space="preserve">22/2024. (XI. 12.) </w:t>
      </w:r>
      <w:r w:rsidR="002917D7" w:rsidRPr="00220628">
        <w:rPr>
          <w:rFonts w:eastAsia="Wingdings"/>
        </w:rPr>
        <w:t xml:space="preserve">önkormányzati rendelet </w:t>
      </w:r>
      <w:r w:rsidRPr="00220628">
        <w:rPr>
          <w:rFonts w:eastAsia="Wingdings"/>
        </w:rPr>
        <w:t>4. melléklet 4.5.1. alp</w:t>
      </w:r>
      <w:r w:rsidR="00220628" w:rsidRPr="00220628">
        <w:rPr>
          <w:rFonts w:eastAsia="Wingdings"/>
        </w:rPr>
        <w:t>ontjában rögzítettekkel;</w:t>
      </w:r>
    </w:p>
    <w:p w:rsidR="00220628" w:rsidRPr="00220628" w:rsidRDefault="00220628" w:rsidP="004001AF">
      <w:pPr>
        <w:spacing w:before="80"/>
        <w:ind w:left="68" w:firstLine="358"/>
        <w:jc w:val="both"/>
        <w:rPr>
          <w:rFonts w:eastAsia="Wingdings"/>
        </w:rPr>
      </w:pPr>
      <w:r w:rsidRPr="00220628">
        <w:rPr>
          <w:rFonts w:eastAsia="Wingdings"/>
        </w:rPr>
        <w:t>2.2. tegyen lépéseket a Közművelődési Kerekasztal létrehívásáért;</w:t>
      </w:r>
    </w:p>
    <w:p w:rsidR="004001AF" w:rsidRPr="00220628" w:rsidRDefault="00220628" w:rsidP="004001AF">
      <w:pPr>
        <w:spacing w:before="80"/>
        <w:ind w:left="68" w:firstLine="358"/>
        <w:jc w:val="both"/>
        <w:rPr>
          <w:rFonts w:eastAsia="Wingdings"/>
        </w:rPr>
      </w:pPr>
      <w:r w:rsidRPr="00220628">
        <w:rPr>
          <w:rFonts w:eastAsia="Wingdings"/>
        </w:rPr>
        <w:t xml:space="preserve">2.3. terjessze elő a </w:t>
      </w:r>
      <w:r w:rsidRPr="00220628">
        <w:t xml:space="preserve">közművelődési alapszolgáltatásokról és a feladat ellátásáról szóló </w:t>
      </w:r>
      <w:r w:rsidRPr="00220628">
        <w:rPr>
          <w:bCs/>
        </w:rPr>
        <w:t>36/2018. (XII. 28.) önkormányzati rendelet felülvizsgálatát.</w:t>
      </w:r>
    </w:p>
    <w:p w:rsidR="00453E5C" w:rsidRPr="00220628" w:rsidRDefault="00453E5C" w:rsidP="00453E5C">
      <w:pPr>
        <w:numPr>
          <w:ilvl w:val="0"/>
          <w:numId w:val="39"/>
        </w:numPr>
        <w:spacing w:before="80"/>
        <w:ind w:left="425" w:hanging="357"/>
        <w:jc w:val="both"/>
        <w:rPr>
          <w:bCs/>
        </w:rPr>
      </w:pPr>
      <w:r w:rsidRPr="00220628">
        <w:t>Utasítja a Ceglédi Közös Önkormányzati Hivatalt a szükséges intézkedések megtételére.</w:t>
      </w:r>
    </w:p>
    <w:p w:rsidR="00453E5C" w:rsidRPr="00220628" w:rsidRDefault="00453E5C" w:rsidP="00220628">
      <w:pPr>
        <w:tabs>
          <w:tab w:val="left" w:pos="5529"/>
        </w:tabs>
        <w:spacing w:before="120"/>
        <w:ind w:left="851" w:hanging="851"/>
        <w:jc w:val="both"/>
        <w:rPr>
          <w:iCs/>
          <w:sz w:val="22"/>
          <w:szCs w:val="22"/>
        </w:rPr>
      </w:pPr>
      <w:r w:rsidRPr="00220628">
        <w:rPr>
          <w:iCs/>
          <w:sz w:val="22"/>
          <w:szCs w:val="22"/>
          <w:u w:val="single"/>
        </w:rPr>
        <w:t>Határidő</w:t>
      </w:r>
      <w:r w:rsidR="00220628" w:rsidRPr="00220628">
        <w:rPr>
          <w:iCs/>
          <w:sz w:val="22"/>
          <w:szCs w:val="22"/>
          <w:u w:val="single"/>
        </w:rPr>
        <w:t xml:space="preserve"> a 2.1. és a 3. pontokban</w:t>
      </w:r>
      <w:r w:rsidRPr="00220628">
        <w:rPr>
          <w:iCs/>
          <w:sz w:val="22"/>
          <w:szCs w:val="22"/>
          <w:u w:val="single"/>
        </w:rPr>
        <w:t>:</w:t>
      </w:r>
      <w:r w:rsidRPr="00220628">
        <w:rPr>
          <w:iCs/>
          <w:sz w:val="22"/>
          <w:szCs w:val="22"/>
        </w:rPr>
        <w:t xml:space="preserve"> azonnal</w:t>
      </w:r>
      <w:r w:rsidRPr="00220628">
        <w:rPr>
          <w:iCs/>
          <w:sz w:val="22"/>
          <w:szCs w:val="22"/>
        </w:rPr>
        <w:tab/>
      </w:r>
      <w:r w:rsidRPr="00220628">
        <w:rPr>
          <w:iCs/>
          <w:sz w:val="22"/>
          <w:szCs w:val="22"/>
          <w:u w:val="single"/>
        </w:rPr>
        <w:t>Felelős:</w:t>
      </w:r>
      <w:r w:rsidRPr="00220628">
        <w:rPr>
          <w:iCs/>
          <w:sz w:val="22"/>
          <w:szCs w:val="22"/>
        </w:rPr>
        <w:t xml:space="preserve"> Dr. Csáky András polgármester</w:t>
      </w:r>
    </w:p>
    <w:p w:rsidR="00220628" w:rsidRPr="00220628" w:rsidRDefault="00220628" w:rsidP="00220628">
      <w:pPr>
        <w:tabs>
          <w:tab w:val="left" w:pos="5245"/>
        </w:tabs>
        <w:ind w:firstLine="709"/>
        <w:jc w:val="both"/>
        <w:rPr>
          <w:iCs/>
          <w:sz w:val="22"/>
          <w:szCs w:val="22"/>
        </w:rPr>
      </w:pPr>
      <w:r w:rsidRPr="00220628">
        <w:rPr>
          <w:iCs/>
          <w:sz w:val="22"/>
          <w:szCs w:val="22"/>
        </w:rPr>
        <w:t>a 2.2. és 2.3. alpontokban: 2025. november 30.</w:t>
      </w:r>
    </w:p>
    <w:p w:rsidR="00453E5C" w:rsidRPr="00D149E4" w:rsidRDefault="00453E5C" w:rsidP="00453E5C">
      <w:pPr>
        <w:spacing w:before="240"/>
        <w:rPr>
          <w:sz w:val="20"/>
          <w:szCs w:val="20"/>
        </w:rPr>
      </w:pPr>
      <w:r w:rsidRPr="00D149E4">
        <w:rPr>
          <w:sz w:val="20"/>
          <w:szCs w:val="20"/>
        </w:rPr>
        <w:t>A határozatról értesülnek:</w:t>
      </w:r>
    </w:p>
    <w:p w:rsidR="00453E5C" w:rsidRDefault="00453E5C" w:rsidP="00453E5C">
      <w:pPr>
        <w:numPr>
          <w:ilvl w:val="0"/>
          <w:numId w:val="40"/>
        </w:numPr>
        <w:jc w:val="both"/>
        <w:rPr>
          <w:sz w:val="20"/>
          <w:szCs w:val="20"/>
        </w:rPr>
      </w:pPr>
      <w:r w:rsidRPr="00D149E4">
        <w:rPr>
          <w:sz w:val="20"/>
          <w:szCs w:val="20"/>
        </w:rPr>
        <w:t xml:space="preserve">Ceglédi KÖH </w:t>
      </w:r>
      <w:r w:rsidR="0042132A">
        <w:rPr>
          <w:sz w:val="20"/>
          <w:szCs w:val="20"/>
        </w:rPr>
        <w:t>Szervezési Iroda és általa</w:t>
      </w:r>
    </w:p>
    <w:p w:rsidR="0042132A" w:rsidRPr="0042132A" w:rsidRDefault="0042132A" w:rsidP="00453E5C">
      <w:pPr>
        <w:numPr>
          <w:ilvl w:val="0"/>
          <w:numId w:val="40"/>
        </w:numPr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>Kossuth Művelődési Központ” Nonprofit Közhasznú Kft.</w:t>
      </w:r>
    </w:p>
    <w:p w:rsidR="0042132A" w:rsidRPr="0042132A" w:rsidRDefault="0042132A" w:rsidP="00453E5C">
      <w:pPr>
        <w:numPr>
          <w:ilvl w:val="0"/>
          <w:numId w:val="40"/>
        </w:numPr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>Ceglédi Városi Könyvtár</w:t>
      </w:r>
    </w:p>
    <w:p w:rsidR="0042132A" w:rsidRDefault="0042132A" w:rsidP="00453E5C">
      <w:pPr>
        <w:numPr>
          <w:ilvl w:val="0"/>
          <w:numId w:val="40"/>
        </w:numPr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>Kossuth Múzeum</w:t>
      </w:r>
    </w:p>
    <w:p w:rsidR="007C0027" w:rsidRDefault="007C0027" w:rsidP="007C0027">
      <w:pPr>
        <w:tabs>
          <w:tab w:val="center" w:pos="1985"/>
          <w:tab w:val="center" w:pos="7371"/>
        </w:tabs>
        <w:spacing w:before="600"/>
        <w:jc w:val="both"/>
      </w:pPr>
      <w:r>
        <w:t>Az előterjesztést láttam:</w:t>
      </w:r>
    </w:p>
    <w:p w:rsidR="007C0027" w:rsidRDefault="007C0027" w:rsidP="007C0027">
      <w:pPr>
        <w:tabs>
          <w:tab w:val="center" w:pos="1985"/>
          <w:tab w:val="center" w:pos="7371"/>
        </w:tabs>
        <w:jc w:val="both"/>
      </w:pPr>
    </w:p>
    <w:p w:rsidR="007C0027" w:rsidRDefault="007C0027" w:rsidP="007C0027">
      <w:pPr>
        <w:tabs>
          <w:tab w:val="center" w:pos="1985"/>
          <w:tab w:val="center" w:pos="7371"/>
        </w:tabs>
        <w:ind w:left="2410"/>
        <w:jc w:val="both"/>
      </w:pPr>
      <w:r>
        <w:t>Dr. Diósgyőri Gitta</w:t>
      </w:r>
    </w:p>
    <w:p w:rsidR="003722FC" w:rsidRPr="00CF38F3" w:rsidRDefault="007C0027" w:rsidP="00CF38F3">
      <w:pPr>
        <w:tabs>
          <w:tab w:val="center" w:pos="1985"/>
          <w:tab w:val="center" w:pos="7371"/>
        </w:tabs>
        <w:ind w:left="2410"/>
        <w:jc w:val="both"/>
      </w:pPr>
      <w:r>
        <w:t>címze</w:t>
      </w:r>
      <w:bookmarkStart w:id="0" w:name="_GoBack"/>
      <w:bookmarkEnd w:id="0"/>
      <w:r>
        <w:t>tes főjegyző</w:t>
      </w:r>
    </w:p>
    <w:sectPr w:rsidR="003722FC" w:rsidRPr="00CF38F3" w:rsidSect="007C0027">
      <w:footerReference w:type="default" r:id="rId13"/>
      <w:pgSz w:w="11906" w:h="16838"/>
      <w:pgMar w:top="1417" w:right="1417" w:bottom="1417" w:left="1417" w:header="708" w:footer="5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51E6D" w:rsidRDefault="00051E6D">
      <w:r>
        <w:separator/>
      </w:r>
    </w:p>
  </w:endnote>
  <w:endnote w:type="continuationSeparator" w:id="0">
    <w:p w:rsidR="00051E6D" w:rsidRDefault="00051E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WenQuanYi Micro Hei">
    <w:altName w:val="MS Mincho"/>
    <w:panose1 w:val="00000000000000000000"/>
    <w:charset w:val="00"/>
    <w:family w:val="roman"/>
    <w:notTrueType/>
    <w:pitch w:val="default"/>
  </w:font>
  <w:font w:name="Lohit Hindi">
    <w:panose1 w:val="00000000000000000000"/>
    <w:charset w:val="00"/>
    <w:family w:val="roman"/>
    <w:notTrueType/>
    <w:pitch w:val="default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 Unicode MS;Tahoma">
    <w:altName w:val="Times New Roman"/>
    <w:panose1 w:val="00000000000000000000"/>
    <w:charset w:val="00"/>
    <w:family w:val="roman"/>
    <w:notTrueType/>
    <w:pitch w:val="default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ejaVu Sans">
    <w:panose1 w:val="020B0603030804020204"/>
    <w:charset w:val="EE"/>
    <w:family w:val="swiss"/>
    <w:pitch w:val="variable"/>
    <w:sig w:usb0="E7002EFF" w:usb1="D200FDFF" w:usb2="0A246029" w:usb3="00000000" w:csb0="000001FF" w:csb1="00000000"/>
  </w:font>
  <w:font w:name="Droid Sans">
    <w:panose1 w:val="00000000000000000000"/>
    <w:charset w:val="00"/>
    <w:family w:val="roman"/>
    <w:notTrueType/>
    <w:pitch w:val="default"/>
  </w:font>
  <w:font w:name="Times New Roman félkövér">
    <w:panose1 w:val="020208030705050203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20"/>
        <w:szCs w:val="20"/>
      </w:rPr>
      <w:id w:val="1152649815"/>
      <w:docPartObj>
        <w:docPartGallery w:val="Page Numbers (Bottom of Page)"/>
        <w:docPartUnique/>
      </w:docPartObj>
    </w:sdtPr>
    <w:sdtEndPr/>
    <w:sdtContent>
      <w:p w:rsidR="00860054" w:rsidRPr="00860054" w:rsidRDefault="00860054">
        <w:pPr>
          <w:pStyle w:val="llb"/>
          <w:jc w:val="right"/>
          <w:rPr>
            <w:sz w:val="20"/>
            <w:szCs w:val="20"/>
          </w:rPr>
        </w:pPr>
        <w:r w:rsidRPr="00860054">
          <w:rPr>
            <w:sz w:val="20"/>
            <w:szCs w:val="20"/>
          </w:rPr>
          <w:fldChar w:fldCharType="begin"/>
        </w:r>
        <w:r w:rsidRPr="00860054">
          <w:rPr>
            <w:sz w:val="20"/>
            <w:szCs w:val="20"/>
          </w:rPr>
          <w:instrText>PAGE   \* MERGEFORMAT</w:instrText>
        </w:r>
        <w:r w:rsidRPr="00860054">
          <w:rPr>
            <w:sz w:val="20"/>
            <w:szCs w:val="20"/>
          </w:rPr>
          <w:fldChar w:fldCharType="separate"/>
        </w:r>
        <w:r w:rsidR="00051E6D">
          <w:rPr>
            <w:noProof/>
            <w:sz w:val="20"/>
            <w:szCs w:val="20"/>
          </w:rPr>
          <w:t>1</w:t>
        </w:r>
        <w:r w:rsidRPr="00860054">
          <w:rPr>
            <w:sz w:val="20"/>
            <w:szCs w:val="20"/>
          </w:rPr>
          <w:fldChar w:fldCharType="end"/>
        </w:r>
        <w:r w:rsidRPr="00860054">
          <w:rPr>
            <w:sz w:val="20"/>
            <w:szCs w:val="20"/>
          </w:rPr>
          <w:t>/2</w:t>
        </w:r>
      </w:p>
    </w:sdtContent>
  </w:sdt>
  <w:p w:rsidR="00860054" w:rsidRDefault="00860054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51E6D" w:rsidRDefault="00051E6D">
      <w:r>
        <w:separator/>
      </w:r>
    </w:p>
  </w:footnote>
  <w:footnote w:type="continuationSeparator" w:id="0">
    <w:p w:rsidR="00051E6D" w:rsidRDefault="00051E6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3" type="#_x0000_t75" style="width:9pt;height:9pt" o:bullet="t">
        <v:imagedata r:id="rId1" o:title="BD14692_"/>
      </v:shape>
    </w:pict>
  </w:numPicBullet>
  <w:abstractNum w:abstractNumId="0" w15:restartNumberingAfterBreak="0">
    <w:nsid w:val="FFFFFF82"/>
    <w:multiLevelType w:val="singleLevel"/>
    <w:tmpl w:val="8F9CE1EC"/>
    <w:lvl w:ilvl="0">
      <w:start w:val="1"/>
      <w:numFmt w:val="bullet"/>
      <w:pStyle w:val="Felsorols3"/>
      <w:lvlText w:val=""/>
      <w:lvlJc w:val="left"/>
      <w:pPr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F3E07542"/>
    <w:lvl w:ilvl="0">
      <w:start w:val="1"/>
      <w:numFmt w:val="bullet"/>
      <w:pStyle w:val="Felsorol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20C47B9"/>
    <w:multiLevelType w:val="hybridMultilevel"/>
    <w:tmpl w:val="3EA25BFE"/>
    <w:lvl w:ilvl="0" w:tplc="9CF87280">
      <w:start w:val="1"/>
      <w:numFmt w:val="bullet"/>
      <w:pStyle w:val="Tblzat-2Felsorols"/>
      <w:lvlText w:val="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E31F24"/>
    <w:multiLevelType w:val="hybridMultilevel"/>
    <w:tmpl w:val="EBDAACB4"/>
    <w:lvl w:ilvl="0" w:tplc="C2AE0276">
      <w:start w:val="2015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584384D"/>
    <w:multiLevelType w:val="hybridMultilevel"/>
    <w:tmpl w:val="2CB0CFD0"/>
    <w:lvl w:ilvl="0" w:tplc="EAEE2D88">
      <w:start w:val="6000"/>
      <w:numFmt w:val="bullet"/>
      <w:pStyle w:val="Felsorols-tblzat"/>
      <w:lvlText w:val="-"/>
      <w:lvlJc w:val="left"/>
      <w:pPr>
        <w:ind w:left="1072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79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1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3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5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7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9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1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32" w:hanging="360"/>
      </w:pPr>
      <w:rPr>
        <w:rFonts w:ascii="Wingdings" w:hAnsi="Wingdings" w:hint="default"/>
      </w:rPr>
    </w:lvl>
  </w:abstractNum>
  <w:abstractNum w:abstractNumId="5" w15:restartNumberingAfterBreak="0">
    <w:nsid w:val="06004D96"/>
    <w:multiLevelType w:val="hybridMultilevel"/>
    <w:tmpl w:val="7800338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0C9C6554"/>
    <w:multiLevelType w:val="hybridMultilevel"/>
    <w:tmpl w:val="28C2224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8E2430"/>
    <w:multiLevelType w:val="hybridMultilevel"/>
    <w:tmpl w:val="5C046B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CE189E"/>
    <w:multiLevelType w:val="hybridMultilevel"/>
    <w:tmpl w:val="45204972"/>
    <w:lvl w:ilvl="0" w:tplc="20A48144">
      <w:start w:val="2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641B36"/>
    <w:multiLevelType w:val="multilevel"/>
    <w:tmpl w:val="33C69FBA"/>
    <w:lvl w:ilvl="0">
      <w:start w:val="1"/>
      <w:numFmt w:val="decimal"/>
      <w:lvlText w:val="%1."/>
      <w:lvlJc w:val="left"/>
      <w:pPr>
        <w:ind w:left="360" w:hanging="360"/>
      </w:pPr>
      <w:rPr>
        <w:rFonts w:asciiTheme="minorHAnsi" w:hAnsiTheme="minorHAnsi" w:cstheme="minorBidi" w:hint="default"/>
        <w:b w:val="0"/>
        <w:sz w:val="22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Theme="minorHAnsi" w:hAnsiTheme="minorHAnsi" w:cstheme="minorBidi" w:hint="default"/>
        <w:b w:val="0"/>
        <w:sz w:val="22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Theme="minorHAnsi" w:hAnsiTheme="minorHAnsi" w:cstheme="minorBidi" w:hint="default"/>
        <w:b w:val="0"/>
        <w:sz w:val="22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Theme="minorHAnsi" w:hAnsiTheme="minorHAnsi" w:cstheme="minorBidi" w:hint="default"/>
        <w:b w:val="0"/>
        <w:sz w:val="22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Theme="minorHAnsi" w:hAnsiTheme="minorHAnsi" w:cstheme="minorBidi" w:hint="default"/>
        <w:b w:val="0"/>
        <w:sz w:val="22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Theme="minorHAnsi" w:hAnsiTheme="minorHAnsi" w:cstheme="minorBidi" w:hint="default"/>
        <w:b w:val="0"/>
        <w:sz w:val="22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Theme="minorHAnsi" w:hAnsiTheme="minorHAnsi" w:cstheme="minorBidi" w:hint="default"/>
        <w:b w:val="0"/>
        <w:sz w:val="22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Theme="minorHAnsi" w:hAnsiTheme="minorHAnsi" w:cstheme="minorBidi" w:hint="default"/>
        <w:b w:val="0"/>
        <w:sz w:val="22"/>
      </w:rPr>
    </w:lvl>
  </w:abstractNum>
  <w:abstractNum w:abstractNumId="10" w15:restartNumberingAfterBreak="0">
    <w:nsid w:val="1C146A98"/>
    <w:multiLevelType w:val="multilevel"/>
    <w:tmpl w:val="0EC4BBC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1CE77A48"/>
    <w:multiLevelType w:val="hybridMultilevel"/>
    <w:tmpl w:val="0E3A216A"/>
    <w:lvl w:ilvl="0" w:tplc="1FE27CC0">
      <w:start w:val="4"/>
      <w:numFmt w:val="bullet"/>
      <w:pStyle w:val="Tblzat-1Felsorols"/>
      <w:lvlText w:val="-"/>
      <w:lvlJc w:val="left"/>
      <w:pPr>
        <w:ind w:left="1004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1DA746E3"/>
    <w:multiLevelType w:val="hybridMultilevel"/>
    <w:tmpl w:val="ACC45BDA"/>
    <w:lvl w:ilvl="0" w:tplc="20A48144">
      <w:start w:val="2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0B3B2A"/>
    <w:multiLevelType w:val="hybridMultilevel"/>
    <w:tmpl w:val="953C9A5A"/>
    <w:lvl w:ilvl="0" w:tplc="040E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2406339F"/>
    <w:multiLevelType w:val="hybridMultilevel"/>
    <w:tmpl w:val="2794C9FA"/>
    <w:lvl w:ilvl="0" w:tplc="415237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57079EB"/>
    <w:multiLevelType w:val="hybridMultilevel"/>
    <w:tmpl w:val="F5E62CF0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27EB0B3E"/>
    <w:multiLevelType w:val="multilevel"/>
    <w:tmpl w:val="4324334E"/>
    <w:lvl w:ilvl="0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Courier New" w:hAnsi="Courier New" w:hint="default"/>
      </w:rPr>
    </w:lvl>
    <w:lvl w:ilvl="1">
      <w:start w:val="1"/>
      <w:numFmt w:val="bullet"/>
      <w:lvlText w:val="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2">
      <w:start w:val="1"/>
      <w:numFmt w:val="bullet"/>
      <w:lvlText w:val="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3">
      <w:start w:val="1"/>
      <w:numFmt w:val="bullet"/>
      <w:lvlText w:val=""/>
      <w:lvlJc w:val="left"/>
      <w:pPr>
        <w:tabs>
          <w:tab w:val="num" w:pos="2148"/>
        </w:tabs>
        <w:ind w:left="2148" w:hanging="360"/>
      </w:pPr>
      <w:rPr>
        <w:rFonts w:ascii="Wingdings 2" w:hAnsi="Wingdings 2" w:cs="OpenSymbol" w:hint="default"/>
      </w:rPr>
    </w:lvl>
    <w:lvl w:ilvl="4">
      <w:start w:val="1"/>
      <w:numFmt w:val="bullet"/>
      <w:lvlText w:val="◦"/>
      <w:lvlJc w:val="left"/>
      <w:pPr>
        <w:tabs>
          <w:tab w:val="num" w:pos="2508"/>
        </w:tabs>
        <w:ind w:left="2508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868"/>
        </w:tabs>
        <w:ind w:left="2868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"/>
      <w:lvlJc w:val="left"/>
      <w:pPr>
        <w:tabs>
          <w:tab w:val="num" w:pos="3228"/>
        </w:tabs>
        <w:ind w:left="3228" w:hanging="360"/>
      </w:pPr>
      <w:rPr>
        <w:rFonts w:ascii="Wingdings 2" w:hAnsi="Wingdings 2" w:cs="OpenSymbol" w:hint="default"/>
      </w:rPr>
    </w:lvl>
    <w:lvl w:ilvl="7">
      <w:start w:val="1"/>
      <w:numFmt w:val="bullet"/>
      <w:lvlText w:val="◦"/>
      <w:lvlJc w:val="left"/>
      <w:pPr>
        <w:tabs>
          <w:tab w:val="num" w:pos="3588"/>
        </w:tabs>
        <w:ind w:left="3588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948"/>
        </w:tabs>
        <w:ind w:left="3948" w:hanging="360"/>
      </w:pPr>
      <w:rPr>
        <w:rFonts w:ascii="OpenSymbol" w:hAnsi="OpenSymbol" w:cs="OpenSymbol" w:hint="default"/>
      </w:rPr>
    </w:lvl>
  </w:abstractNum>
  <w:abstractNum w:abstractNumId="17" w15:restartNumberingAfterBreak="0">
    <w:nsid w:val="2D850C23"/>
    <w:multiLevelType w:val="hybridMultilevel"/>
    <w:tmpl w:val="BAE436C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ambria Math" w:hAnsi="Cambria Math" w:cs="Cambria Math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Univers" w:hAnsi="Univer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Cambria" w:hAnsi="Cambria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ambria Math" w:hAnsi="Cambria Math" w:cs="Cambria Math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Univers" w:hAnsi="Univer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Cambria" w:hAnsi="Cambria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ambria Math" w:hAnsi="Cambria Math" w:cs="Cambria Math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Univers" w:hAnsi="Univers" w:hint="default"/>
      </w:rPr>
    </w:lvl>
  </w:abstractNum>
  <w:abstractNum w:abstractNumId="18" w15:restartNumberingAfterBreak="0">
    <w:nsid w:val="2EAC3A5F"/>
    <w:multiLevelType w:val="multilevel"/>
    <w:tmpl w:val="832A596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304D2792"/>
    <w:multiLevelType w:val="hybridMultilevel"/>
    <w:tmpl w:val="A8124BEC"/>
    <w:lvl w:ilvl="0" w:tplc="20A48144">
      <w:start w:val="2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DCD1AEC"/>
    <w:multiLevelType w:val="hybridMultilevel"/>
    <w:tmpl w:val="A4FA8744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 w15:restartNumberingAfterBreak="0">
    <w:nsid w:val="3E2C5D11"/>
    <w:multiLevelType w:val="hybridMultilevel"/>
    <w:tmpl w:val="50041138"/>
    <w:lvl w:ilvl="0" w:tplc="20A48144">
      <w:start w:val="26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437811F2"/>
    <w:multiLevelType w:val="hybridMultilevel"/>
    <w:tmpl w:val="51E65E7E"/>
    <w:lvl w:ilvl="0" w:tplc="20A48144">
      <w:start w:val="2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B832B8"/>
    <w:multiLevelType w:val="multilevel"/>
    <w:tmpl w:val="52029830"/>
    <w:lvl w:ilvl="0">
      <w:start w:val="1"/>
      <w:numFmt w:val="decimal"/>
      <w:pStyle w:val="Szmozottlista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zmozottlista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47280607"/>
    <w:multiLevelType w:val="multilevel"/>
    <w:tmpl w:val="5CF209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47554055"/>
    <w:multiLevelType w:val="hybridMultilevel"/>
    <w:tmpl w:val="790AD2FE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78B6172"/>
    <w:multiLevelType w:val="hybridMultilevel"/>
    <w:tmpl w:val="E86C2B4E"/>
    <w:lvl w:ilvl="0" w:tplc="D91CB626">
      <w:start w:val="1"/>
      <w:numFmt w:val="bullet"/>
      <w:pStyle w:val="Felsorols2"/>
      <w:lvlText w:val="-"/>
      <w:lvlJc w:val="left"/>
      <w:pPr>
        <w:ind w:left="1004" w:hanging="360"/>
      </w:pPr>
      <w:rPr>
        <w:rFonts w:ascii="Courier New" w:hAnsi="Courier New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 w15:restartNumberingAfterBreak="0">
    <w:nsid w:val="4A5A21CA"/>
    <w:multiLevelType w:val="hybridMultilevel"/>
    <w:tmpl w:val="DC0416C8"/>
    <w:lvl w:ilvl="0" w:tplc="040E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4D7673AE"/>
    <w:multiLevelType w:val="hybridMultilevel"/>
    <w:tmpl w:val="861EC29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84D3952"/>
    <w:multiLevelType w:val="hybridMultilevel"/>
    <w:tmpl w:val="9FAC026C"/>
    <w:lvl w:ilvl="0" w:tplc="2E98ED36">
      <w:start w:val="1"/>
      <w:numFmt w:val="bullet"/>
      <w:pStyle w:val="Felsorolas1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5864728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71487E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C206E63"/>
    <w:multiLevelType w:val="hybridMultilevel"/>
    <w:tmpl w:val="F6384502"/>
    <w:lvl w:ilvl="0" w:tplc="EDE0566A">
      <w:start w:val="1"/>
      <w:numFmt w:val="upperRoman"/>
      <w:lvlText w:val="%1."/>
      <w:lvlJc w:val="left"/>
      <w:pPr>
        <w:ind w:left="360" w:hanging="360"/>
      </w:pPr>
      <w:rPr>
        <w:rFonts w:hint="default"/>
      </w:rPr>
    </w:lvl>
    <w:lvl w:ilvl="1" w:tplc="040E000F">
      <w:start w:val="1"/>
      <w:numFmt w:val="decimal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6260B8"/>
    <w:multiLevelType w:val="hybridMultilevel"/>
    <w:tmpl w:val="192287AE"/>
    <w:lvl w:ilvl="0" w:tplc="A62A24E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D2B4AC8"/>
    <w:multiLevelType w:val="multilevel"/>
    <w:tmpl w:val="F20EAD74"/>
    <w:lvl w:ilvl="0">
      <w:start w:val="1"/>
      <w:numFmt w:val="decimal"/>
      <w:lvlText w:val="%1."/>
      <w:lvlJc w:val="left"/>
      <w:pPr>
        <w:ind w:left="1287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347" w:hanging="420"/>
      </w:pPr>
      <w:rPr>
        <w:rFonts w:eastAsia="Wingdings"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647" w:hanging="720"/>
      </w:pPr>
      <w:rPr>
        <w:rFonts w:eastAsia="Wingdings"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1647" w:hanging="720"/>
      </w:pPr>
      <w:rPr>
        <w:rFonts w:eastAsia="Wingdings"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2007" w:hanging="1080"/>
      </w:pPr>
      <w:rPr>
        <w:rFonts w:eastAsia="Wingdings"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2007" w:hanging="1080"/>
      </w:pPr>
      <w:rPr>
        <w:rFonts w:eastAsia="Wingdings"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2367" w:hanging="1440"/>
      </w:pPr>
      <w:rPr>
        <w:rFonts w:eastAsia="Wingdings"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367" w:hanging="1440"/>
      </w:pPr>
      <w:rPr>
        <w:rFonts w:eastAsia="Wingdings"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727" w:hanging="1800"/>
      </w:pPr>
      <w:rPr>
        <w:rFonts w:eastAsia="Wingdings" w:hint="default"/>
        <w:sz w:val="24"/>
      </w:rPr>
    </w:lvl>
  </w:abstractNum>
  <w:abstractNum w:abstractNumId="33" w15:restartNumberingAfterBreak="0">
    <w:nsid w:val="6E807211"/>
    <w:multiLevelType w:val="multilevel"/>
    <w:tmpl w:val="73BC8D42"/>
    <w:lvl w:ilvl="0">
      <w:start w:val="1"/>
      <w:numFmt w:val="upperLetter"/>
      <w:pStyle w:val="BodyText2"/>
      <w:lvlText w:val="%1)"/>
      <w:lvlJc w:val="left"/>
      <w:pPr>
        <w:tabs>
          <w:tab w:val="num" w:pos="720"/>
        </w:tabs>
        <w:ind w:left="720" w:hanging="363"/>
      </w:pPr>
      <w:rPr>
        <w:rFonts w:ascii="Times New Roman" w:hAnsi="Times New Roman" w:hint="default"/>
        <w:b/>
        <w:i w:val="0"/>
        <w:sz w:val="24"/>
      </w:rPr>
    </w:lvl>
    <w:lvl w:ilvl="1">
      <w:start w:val="1"/>
      <w:numFmt w:val="bullet"/>
      <w:lvlText w:val="–"/>
      <w:lvlJc w:val="left"/>
      <w:pPr>
        <w:tabs>
          <w:tab w:val="num" w:pos="1080"/>
        </w:tabs>
        <w:ind w:left="1077" w:hanging="357"/>
      </w:pPr>
      <w:rPr>
        <w:rFonts w:ascii="Times New Roman" w:cs="Times New Roman" w:hint="default"/>
        <w:b/>
        <w:i w:val="0"/>
        <w:sz w:val="24"/>
      </w:rPr>
    </w:lvl>
    <w:lvl w:ilvl="2">
      <w:start w:val="1"/>
      <w:numFmt w:val="none"/>
      <w:lvlText w:val=""/>
      <w:lvlJc w:val="left"/>
      <w:pPr>
        <w:tabs>
          <w:tab w:val="num" w:pos="717"/>
        </w:tabs>
        <w:ind w:left="357" w:firstLine="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lowerLetter"/>
      <w:lvlText w:val="%4)"/>
      <w:lvlJc w:val="left"/>
      <w:pPr>
        <w:tabs>
          <w:tab w:val="num" w:pos="1437"/>
        </w:tabs>
        <w:ind w:left="1077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2157"/>
        </w:tabs>
        <w:ind w:left="1797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2877"/>
        </w:tabs>
        <w:ind w:left="2517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3597"/>
        </w:tabs>
        <w:ind w:left="3237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4317"/>
        </w:tabs>
        <w:ind w:left="3957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5037"/>
        </w:tabs>
        <w:ind w:left="4677" w:firstLine="0"/>
      </w:pPr>
      <w:rPr>
        <w:rFonts w:hint="default"/>
      </w:rPr>
    </w:lvl>
  </w:abstractNum>
  <w:abstractNum w:abstractNumId="34" w15:restartNumberingAfterBreak="0">
    <w:nsid w:val="6F222BA6"/>
    <w:multiLevelType w:val="hybridMultilevel"/>
    <w:tmpl w:val="62C6A900"/>
    <w:lvl w:ilvl="0" w:tplc="45F8BFCE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506"/>
        </w:tabs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226"/>
        </w:tabs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35" w15:restartNumberingAfterBreak="0">
    <w:nsid w:val="714C4FB9"/>
    <w:multiLevelType w:val="hybridMultilevel"/>
    <w:tmpl w:val="DC08B73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4F36153"/>
    <w:multiLevelType w:val="hybridMultilevel"/>
    <w:tmpl w:val="612C6C9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606140A"/>
    <w:multiLevelType w:val="hybridMultilevel"/>
    <w:tmpl w:val="A802D17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1916E5"/>
    <w:multiLevelType w:val="hybridMultilevel"/>
    <w:tmpl w:val="EA4C13F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2F1E26"/>
    <w:multiLevelType w:val="hybridMultilevel"/>
    <w:tmpl w:val="041053B2"/>
    <w:lvl w:ilvl="0" w:tplc="1C6A5B06">
      <w:start w:val="1"/>
      <w:numFmt w:val="bullet"/>
      <w:pStyle w:val="Jel"/>
      <w:lvlText w:val="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F8A1655"/>
    <w:multiLevelType w:val="hybridMultilevel"/>
    <w:tmpl w:val="092E9EB6"/>
    <w:lvl w:ilvl="0" w:tplc="69F2E238">
      <w:start w:val="1"/>
      <w:numFmt w:val="decimal"/>
      <w:lvlText w:val="%1.)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FB81952"/>
    <w:multiLevelType w:val="multilevel"/>
    <w:tmpl w:val="DDC09FE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39"/>
  </w:num>
  <w:num w:numId="2">
    <w:abstractNumId w:val="34"/>
  </w:num>
  <w:num w:numId="3">
    <w:abstractNumId w:val="14"/>
  </w:num>
  <w:num w:numId="4">
    <w:abstractNumId w:val="20"/>
  </w:num>
  <w:num w:numId="5">
    <w:abstractNumId w:val="5"/>
  </w:num>
  <w:num w:numId="6">
    <w:abstractNumId w:val="20"/>
    <w:lvlOverride w:ilvl="0">
      <w:lvl w:ilvl="0" w:tplc="FFFFFFFF">
        <w:start w:val="1"/>
        <w:numFmt w:val="decimal"/>
        <w:lvlText w:val="%1."/>
        <w:lvlJc w:val="left"/>
        <w:pPr>
          <w:tabs>
            <w:tab w:val="num" w:pos="720"/>
          </w:tabs>
          <w:ind w:left="720" w:hanging="360"/>
        </w:pPr>
        <w:rPr>
          <w:rFonts w:cs="Times New Roman" w:hint="default"/>
        </w:rPr>
      </w:lvl>
    </w:lvlOverride>
    <w:lvlOverride w:ilvl="1">
      <w:lvl w:ilvl="1" w:tplc="FFFFFFFF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FFFFFFFF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FFFFFFF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FFFFFFFF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FFFFFFFF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FFFFFFF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FFFFFFFF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FFFFFFFF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7">
    <w:abstractNumId w:val="15"/>
  </w:num>
  <w:num w:numId="8">
    <w:abstractNumId w:val="7"/>
  </w:num>
  <w:num w:numId="9">
    <w:abstractNumId w:val="28"/>
  </w:num>
  <w:num w:numId="10">
    <w:abstractNumId w:val="35"/>
  </w:num>
  <w:num w:numId="11">
    <w:abstractNumId w:val="12"/>
  </w:num>
  <w:num w:numId="12">
    <w:abstractNumId w:val="0"/>
  </w:num>
  <w:num w:numId="13">
    <w:abstractNumId w:val="11"/>
  </w:num>
  <w:num w:numId="14">
    <w:abstractNumId w:val="2"/>
  </w:num>
  <w:num w:numId="15">
    <w:abstractNumId w:val="23"/>
  </w:num>
  <w:num w:numId="16">
    <w:abstractNumId w:val="26"/>
  </w:num>
  <w:num w:numId="17">
    <w:abstractNumId w:val="16"/>
  </w:num>
  <w:num w:numId="18">
    <w:abstractNumId w:val="33"/>
  </w:num>
  <w:num w:numId="19">
    <w:abstractNumId w:val="4"/>
  </w:num>
  <w:num w:numId="20">
    <w:abstractNumId w:val="29"/>
  </w:num>
  <w:num w:numId="21">
    <w:abstractNumId w:val="18"/>
  </w:num>
  <w:num w:numId="22">
    <w:abstractNumId w:val="31"/>
  </w:num>
  <w:num w:numId="23">
    <w:abstractNumId w:val="6"/>
  </w:num>
  <w:num w:numId="24">
    <w:abstractNumId w:val="3"/>
  </w:num>
  <w:num w:numId="25">
    <w:abstractNumId w:val="38"/>
  </w:num>
  <w:num w:numId="26">
    <w:abstractNumId w:val="30"/>
  </w:num>
  <w:num w:numId="27">
    <w:abstractNumId w:val="25"/>
  </w:num>
  <w:num w:numId="28">
    <w:abstractNumId w:val="24"/>
  </w:num>
  <w:num w:numId="29">
    <w:abstractNumId w:val="10"/>
  </w:num>
  <w:num w:numId="30">
    <w:abstractNumId w:val="1"/>
  </w:num>
  <w:num w:numId="31">
    <w:abstractNumId w:val="37"/>
  </w:num>
  <w:num w:numId="32">
    <w:abstractNumId w:val="19"/>
  </w:num>
  <w:num w:numId="33">
    <w:abstractNumId w:val="22"/>
  </w:num>
  <w:num w:numId="34">
    <w:abstractNumId w:val="21"/>
  </w:num>
  <w:num w:numId="35">
    <w:abstractNumId w:val="8"/>
  </w:num>
  <w:num w:numId="36">
    <w:abstractNumId w:val="40"/>
  </w:num>
  <w:num w:numId="37">
    <w:abstractNumId w:val="13"/>
  </w:num>
  <w:num w:numId="38">
    <w:abstractNumId w:val="27"/>
  </w:num>
  <w:num w:numId="39">
    <w:abstractNumId w:val="32"/>
  </w:num>
  <w:num w:numId="40">
    <w:abstractNumId w:val="17"/>
  </w:num>
  <w:num w:numId="41">
    <w:abstractNumId w:val="9"/>
  </w:num>
  <w:num w:numId="42">
    <w:abstractNumId w:val="36"/>
  </w:num>
  <w:num w:numId="43">
    <w:abstractNumId w:val="4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hu-HU" w:vendorID="7" w:dllVersion="522" w:checkStyle="1"/>
  <w:activeWritingStyle w:appName="MSWord" w:lang="hu-HU" w:vendorID="7" w:dllVersion="513" w:checkStyle="1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81"/>
  <w:drawingGridVerticalSpacing w:val="181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3A1F"/>
    <w:rsid w:val="00000D1D"/>
    <w:rsid w:val="0000191A"/>
    <w:rsid w:val="00001A5B"/>
    <w:rsid w:val="00002882"/>
    <w:rsid w:val="000038AD"/>
    <w:rsid w:val="00003F48"/>
    <w:rsid w:val="00012C16"/>
    <w:rsid w:val="00012FB8"/>
    <w:rsid w:val="000142E1"/>
    <w:rsid w:val="000160BF"/>
    <w:rsid w:val="000162EF"/>
    <w:rsid w:val="00021439"/>
    <w:rsid w:val="00024108"/>
    <w:rsid w:val="00026CE3"/>
    <w:rsid w:val="00026F6D"/>
    <w:rsid w:val="0002703F"/>
    <w:rsid w:val="00030D82"/>
    <w:rsid w:val="0003178C"/>
    <w:rsid w:val="00034F75"/>
    <w:rsid w:val="0004062A"/>
    <w:rsid w:val="00040D71"/>
    <w:rsid w:val="0004125B"/>
    <w:rsid w:val="00041B68"/>
    <w:rsid w:val="00042B17"/>
    <w:rsid w:val="00043DC1"/>
    <w:rsid w:val="00046B1A"/>
    <w:rsid w:val="000516D5"/>
    <w:rsid w:val="00051E6D"/>
    <w:rsid w:val="00052CE1"/>
    <w:rsid w:val="00056BCE"/>
    <w:rsid w:val="0005701B"/>
    <w:rsid w:val="00061B5C"/>
    <w:rsid w:val="000664C9"/>
    <w:rsid w:val="00067008"/>
    <w:rsid w:val="00067A50"/>
    <w:rsid w:val="00071484"/>
    <w:rsid w:val="000759C4"/>
    <w:rsid w:val="0007688F"/>
    <w:rsid w:val="0007712D"/>
    <w:rsid w:val="00077509"/>
    <w:rsid w:val="00081E01"/>
    <w:rsid w:val="00081FED"/>
    <w:rsid w:val="0008261A"/>
    <w:rsid w:val="00083487"/>
    <w:rsid w:val="00083608"/>
    <w:rsid w:val="00083B08"/>
    <w:rsid w:val="000860E4"/>
    <w:rsid w:val="0008720E"/>
    <w:rsid w:val="00090B0B"/>
    <w:rsid w:val="00091CEC"/>
    <w:rsid w:val="000937A0"/>
    <w:rsid w:val="00096426"/>
    <w:rsid w:val="00097FFC"/>
    <w:rsid w:val="000A2ACB"/>
    <w:rsid w:val="000A3743"/>
    <w:rsid w:val="000A5717"/>
    <w:rsid w:val="000A6B26"/>
    <w:rsid w:val="000A6E3C"/>
    <w:rsid w:val="000A714B"/>
    <w:rsid w:val="000A7733"/>
    <w:rsid w:val="000B2872"/>
    <w:rsid w:val="000B2DEB"/>
    <w:rsid w:val="000B5135"/>
    <w:rsid w:val="000B73BC"/>
    <w:rsid w:val="000C0E30"/>
    <w:rsid w:val="000C1C9D"/>
    <w:rsid w:val="000C7C1E"/>
    <w:rsid w:val="000D0E97"/>
    <w:rsid w:val="000D0EE1"/>
    <w:rsid w:val="000D401D"/>
    <w:rsid w:val="000D5FB5"/>
    <w:rsid w:val="000D73B1"/>
    <w:rsid w:val="000E15FD"/>
    <w:rsid w:val="000E368A"/>
    <w:rsid w:val="000E7978"/>
    <w:rsid w:val="000F1CDC"/>
    <w:rsid w:val="000F6277"/>
    <w:rsid w:val="00102D01"/>
    <w:rsid w:val="00103A2A"/>
    <w:rsid w:val="00104CB0"/>
    <w:rsid w:val="001052A8"/>
    <w:rsid w:val="00105549"/>
    <w:rsid w:val="00105883"/>
    <w:rsid w:val="00115EE7"/>
    <w:rsid w:val="00116D69"/>
    <w:rsid w:val="001205DC"/>
    <w:rsid w:val="00123782"/>
    <w:rsid w:val="00123FF4"/>
    <w:rsid w:val="0012424C"/>
    <w:rsid w:val="00125C74"/>
    <w:rsid w:val="001271CC"/>
    <w:rsid w:val="00127F49"/>
    <w:rsid w:val="0013285E"/>
    <w:rsid w:val="00132BAE"/>
    <w:rsid w:val="00134174"/>
    <w:rsid w:val="00141385"/>
    <w:rsid w:val="00141F19"/>
    <w:rsid w:val="001433DD"/>
    <w:rsid w:val="00143DBD"/>
    <w:rsid w:val="00152B21"/>
    <w:rsid w:val="001573CF"/>
    <w:rsid w:val="0015769F"/>
    <w:rsid w:val="00157AC5"/>
    <w:rsid w:val="001608DA"/>
    <w:rsid w:val="00160F41"/>
    <w:rsid w:val="001653A4"/>
    <w:rsid w:val="00165410"/>
    <w:rsid w:val="001661BC"/>
    <w:rsid w:val="00167C10"/>
    <w:rsid w:val="0017181E"/>
    <w:rsid w:val="00172BAB"/>
    <w:rsid w:val="00173BD7"/>
    <w:rsid w:val="001759B2"/>
    <w:rsid w:val="00175E10"/>
    <w:rsid w:val="001807D9"/>
    <w:rsid w:val="00183558"/>
    <w:rsid w:val="00187243"/>
    <w:rsid w:val="00193AD2"/>
    <w:rsid w:val="001950AD"/>
    <w:rsid w:val="00195108"/>
    <w:rsid w:val="001A0C00"/>
    <w:rsid w:val="001A2FC7"/>
    <w:rsid w:val="001A50D8"/>
    <w:rsid w:val="001A526F"/>
    <w:rsid w:val="001A70DC"/>
    <w:rsid w:val="001A7241"/>
    <w:rsid w:val="001B36A0"/>
    <w:rsid w:val="001B40F5"/>
    <w:rsid w:val="001B5219"/>
    <w:rsid w:val="001B56B7"/>
    <w:rsid w:val="001B5829"/>
    <w:rsid w:val="001B656E"/>
    <w:rsid w:val="001C0457"/>
    <w:rsid w:val="001C06E9"/>
    <w:rsid w:val="001C5151"/>
    <w:rsid w:val="001C5DB8"/>
    <w:rsid w:val="001C6E1B"/>
    <w:rsid w:val="001C6EED"/>
    <w:rsid w:val="001D2149"/>
    <w:rsid w:val="001D2379"/>
    <w:rsid w:val="001D5CA6"/>
    <w:rsid w:val="001D5F97"/>
    <w:rsid w:val="001D6CE4"/>
    <w:rsid w:val="001E29F0"/>
    <w:rsid w:val="001E3389"/>
    <w:rsid w:val="001F0698"/>
    <w:rsid w:val="001F0C2E"/>
    <w:rsid w:val="001F1AE3"/>
    <w:rsid w:val="00204211"/>
    <w:rsid w:val="00205B3A"/>
    <w:rsid w:val="00210985"/>
    <w:rsid w:val="002128B2"/>
    <w:rsid w:val="00212BE6"/>
    <w:rsid w:val="00213E9E"/>
    <w:rsid w:val="00216FDD"/>
    <w:rsid w:val="00217328"/>
    <w:rsid w:val="002175FF"/>
    <w:rsid w:val="00220090"/>
    <w:rsid w:val="00220628"/>
    <w:rsid w:val="002223EA"/>
    <w:rsid w:val="002244DC"/>
    <w:rsid w:val="00224E07"/>
    <w:rsid w:val="00225580"/>
    <w:rsid w:val="002260A9"/>
    <w:rsid w:val="00227B8E"/>
    <w:rsid w:val="00227C7F"/>
    <w:rsid w:val="00227DA7"/>
    <w:rsid w:val="00230778"/>
    <w:rsid w:val="00231389"/>
    <w:rsid w:val="0023203A"/>
    <w:rsid w:val="00232DA9"/>
    <w:rsid w:val="00232ECF"/>
    <w:rsid w:val="00235312"/>
    <w:rsid w:val="002362AF"/>
    <w:rsid w:val="002445E6"/>
    <w:rsid w:val="00246C1A"/>
    <w:rsid w:val="0024743D"/>
    <w:rsid w:val="002478F7"/>
    <w:rsid w:val="00252833"/>
    <w:rsid w:val="0025343D"/>
    <w:rsid w:val="00253FA2"/>
    <w:rsid w:val="00255741"/>
    <w:rsid w:val="0025669D"/>
    <w:rsid w:val="00260366"/>
    <w:rsid w:val="002603B8"/>
    <w:rsid w:val="00260E1D"/>
    <w:rsid w:val="002630EF"/>
    <w:rsid w:val="00263D48"/>
    <w:rsid w:val="00265156"/>
    <w:rsid w:val="00265CAC"/>
    <w:rsid w:val="00266438"/>
    <w:rsid w:val="00267B95"/>
    <w:rsid w:val="00267FD2"/>
    <w:rsid w:val="0027125E"/>
    <w:rsid w:val="00273872"/>
    <w:rsid w:val="00273ECB"/>
    <w:rsid w:val="002772E4"/>
    <w:rsid w:val="00281285"/>
    <w:rsid w:val="00281882"/>
    <w:rsid w:val="00284402"/>
    <w:rsid w:val="00286AFE"/>
    <w:rsid w:val="00290D73"/>
    <w:rsid w:val="002911DD"/>
    <w:rsid w:val="00291719"/>
    <w:rsid w:val="002917D7"/>
    <w:rsid w:val="0029374B"/>
    <w:rsid w:val="00294B10"/>
    <w:rsid w:val="0029653D"/>
    <w:rsid w:val="002A31ED"/>
    <w:rsid w:val="002A3442"/>
    <w:rsid w:val="002A7EC2"/>
    <w:rsid w:val="002B10FE"/>
    <w:rsid w:val="002B4CD4"/>
    <w:rsid w:val="002B65AA"/>
    <w:rsid w:val="002B6EC5"/>
    <w:rsid w:val="002C519C"/>
    <w:rsid w:val="002C62B0"/>
    <w:rsid w:val="002D0685"/>
    <w:rsid w:val="002D2F2E"/>
    <w:rsid w:val="002D3A90"/>
    <w:rsid w:val="002D545A"/>
    <w:rsid w:val="002D5E17"/>
    <w:rsid w:val="002D5F52"/>
    <w:rsid w:val="002D77A4"/>
    <w:rsid w:val="002E0203"/>
    <w:rsid w:val="002E0547"/>
    <w:rsid w:val="002E1247"/>
    <w:rsid w:val="002E1D3F"/>
    <w:rsid w:val="002E33A0"/>
    <w:rsid w:val="002E671D"/>
    <w:rsid w:val="002F0125"/>
    <w:rsid w:val="002F0268"/>
    <w:rsid w:val="002F7372"/>
    <w:rsid w:val="002F794A"/>
    <w:rsid w:val="00301B24"/>
    <w:rsid w:val="00301F9B"/>
    <w:rsid w:val="00307663"/>
    <w:rsid w:val="003100FA"/>
    <w:rsid w:val="00312556"/>
    <w:rsid w:val="00312EF4"/>
    <w:rsid w:val="00313778"/>
    <w:rsid w:val="00314BC2"/>
    <w:rsid w:val="003161D8"/>
    <w:rsid w:val="00317013"/>
    <w:rsid w:val="003216B5"/>
    <w:rsid w:val="0032334B"/>
    <w:rsid w:val="00324EB1"/>
    <w:rsid w:val="00325C22"/>
    <w:rsid w:val="0033066E"/>
    <w:rsid w:val="003314C7"/>
    <w:rsid w:val="003354FA"/>
    <w:rsid w:val="00353037"/>
    <w:rsid w:val="0035586C"/>
    <w:rsid w:val="003570A5"/>
    <w:rsid w:val="0035748E"/>
    <w:rsid w:val="00361534"/>
    <w:rsid w:val="003656C9"/>
    <w:rsid w:val="00366E65"/>
    <w:rsid w:val="003722FC"/>
    <w:rsid w:val="00373274"/>
    <w:rsid w:val="00373693"/>
    <w:rsid w:val="00380E87"/>
    <w:rsid w:val="00381AE6"/>
    <w:rsid w:val="00384A70"/>
    <w:rsid w:val="0038725C"/>
    <w:rsid w:val="00394F0A"/>
    <w:rsid w:val="003960BB"/>
    <w:rsid w:val="003964BD"/>
    <w:rsid w:val="003B0993"/>
    <w:rsid w:val="003B2FDB"/>
    <w:rsid w:val="003C1318"/>
    <w:rsid w:val="003C1599"/>
    <w:rsid w:val="003C20A5"/>
    <w:rsid w:val="003C6E3B"/>
    <w:rsid w:val="003C7AE6"/>
    <w:rsid w:val="003D2ADC"/>
    <w:rsid w:val="003D32EB"/>
    <w:rsid w:val="003D3734"/>
    <w:rsid w:val="003D439E"/>
    <w:rsid w:val="003E4FD2"/>
    <w:rsid w:val="003E614B"/>
    <w:rsid w:val="003F0764"/>
    <w:rsid w:val="003F234E"/>
    <w:rsid w:val="003F2C8A"/>
    <w:rsid w:val="003F3FBA"/>
    <w:rsid w:val="004001AF"/>
    <w:rsid w:val="004008D3"/>
    <w:rsid w:val="0040105A"/>
    <w:rsid w:val="004010D1"/>
    <w:rsid w:val="004020BD"/>
    <w:rsid w:val="0040284C"/>
    <w:rsid w:val="00403E02"/>
    <w:rsid w:val="00404C9B"/>
    <w:rsid w:val="00405135"/>
    <w:rsid w:val="00405A95"/>
    <w:rsid w:val="00411D0B"/>
    <w:rsid w:val="00413AA5"/>
    <w:rsid w:val="00414470"/>
    <w:rsid w:val="00415AE3"/>
    <w:rsid w:val="00415CD7"/>
    <w:rsid w:val="00416460"/>
    <w:rsid w:val="00417676"/>
    <w:rsid w:val="00420361"/>
    <w:rsid w:val="0042132A"/>
    <w:rsid w:val="0042163B"/>
    <w:rsid w:val="00421F25"/>
    <w:rsid w:val="004224D9"/>
    <w:rsid w:val="0042368D"/>
    <w:rsid w:val="00424B55"/>
    <w:rsid w:val="00426FD7"/>
    <w:rsid w:val="00432264"/>
    <w:rsid w:val="00435D44"/>
    <w:rsid w:val="004419AA"/>
    <w:rsid w:val="00442338"/>
    <w:rsid w:val="00444081"/>
    <w:rsid w:val="00446F82"/>
    <w:rsid w:val="00447284"/>
    <w:rsid w:val="00453E5C"/>
    <w:rsid w:val="00454DE1"/>
    <w:rsid w:val="0045624F"/>
    <w:rsid w:val="004568C9"/>
    <w:rsid w:val="00460E27"/>
    <w:rsid w:val="0046160B"/>
    <w:rsid w:val="00462681"/>
    <w:rsid w:val="004627CF"/>
    <w:rsid w:val="00462D2B"/>
    <w:rsid w:val="00462DD1"/>
    <w:rsid w:val="00462F05"/>
    <w:rsid w:val="004638B6"/>
    <w:rsid w:val="004652D5"/>
    <w:rsid w:val="00466418"/>
    <w:rsid w:val="004670DA"/>
    <w:rsid w:val="00472FCA"/>
    <w:rsid w:val="00474FF0"/>
    <w:rsid w:val="00474FF6"/>
    <w:rsid w:val="004752AD"/>
    <w:rsid w:val="004752CF"/>
    <w:rsid w:val="00482AA7"/>
    <w:rsid w:val="004847FF"/>
    <w:rsid w:val="00485A1B"/>
    <w:rsid w:val="00487337"/>
    <w:rsid w:val="00491108"/>
    <w:rsid w:val="00492342"/>
    <w:rsid w:val="0049368B"/>
    <w:rsid w:val="00495A46"/>
    <w:rsid w:val="00497D77"/>
    <w:rsid w:val="004A2252"/>
    <w:rsid w:val="004A28FE"/>
    <w:rsid w:val="004A5F8F"/>
    <w:rsid w:val="004A7837"/>
    <w:rsid w:val="004B2032"/>
    <w:rsid w:val="004B7843"/>
    <w:rsid w:val="004B7CDF"/>
    <w:rsid w:val="004C004A"/>
    <w:rsid w:val="004C23EE"/>
    <w:rsid w:val="004C661F"/>
    <w:rsid w:val="004D0F13"/>
    <w:rsid w:val="004D1869"/>
    <w:rsid w:val="004D1C35"/>
    <w:rsid w:val="004D1DF4"/>
    <w:rsid w:val="004D2317"/>
    <w:rsid w:val="004D6901"/>
    <w:rsid w:val="004D6A71"/>
    <w:rsid w:val="004E10BD"/>
    <w:rsid w:val="004E174A"/>
    <w:rsid w:val="004E2BAD"/>
    <w:rsid w:val="004E4680"/>
    <w:rsid w:val="004E4A9E"/>
    <w:rsid w:val="004E6E7E"/>
    <w:rsid w:val="004F04CC"/>
    <w:rsid w:val="004F2BD6"/>
    <w:rsid w:val="004F2F9A"/>
    <w:rsid w:val="004F5D7E"/>
    <w:rsid w:val="004F5EB1"/>
    <w:rsid w:val="004F63B9"/>
    <w:rsid w:val="004F65FA"/>
    <w:rsid w:val="005005B5"/>
    <w:rsid w:val="00501490"/>
    <w:rsid w:val="00502434"/>
    <w:rsid w:val="00510404"/>
    <w:rsid w:val="005113A0"/>
    <w:rsid w:val="00511818"/>
    <w:rsid w:val="00512906"/>
    <w:rsid w:val="0051554F"/>
    <w:rsid w:val="0051798A"/>
    <w:rsid w:val="005233B3"/>
    <w:rsid w:val="00523502"/>
    <w:rsid w:val="00524718"/>
    <w:rsid w:val="00524800"/>
    <w:rsid w:val="005251B8"/>
    <w:rsid w:val="005254C8"/>
    <w:rsid w:val="005314DA"/>
    <w:rsid w:val="005339D2"/>
    <w:rsid w:val="00534C5C"/>
    <w:rsid w:val="00536321"/>
    <w:rsid w:val="005365EC"/>
    <w:rsid w:val="005421D8"/>
    <w:rsid w:val="00543269"/>
    <w:rsid w:val="00547298"/>
    <w:rsid w:val="0055454B"/>
    <w:rsid w:val="00565185"/>
    <w:rsid w:val="00571193"/>
    <w:rsid w:val="0057568D"/>
    <w:rsid w:val="005772FE"/>
    <w:rsid w:val="0058137C"/>
    <w:rsid w:val="00582D97"/>
    <w:rsid w:val="00584402"/>
    <w:rsid w:val="0059229B"/>
    <w:rsid w:val="00593259"/>
    <w:rsid w:val="0059368E"/>
    <w:rsid w:val="00596181"/>
    <w:rsid w:val="00596389"/>
    <w:rsid w:val="005A3356"/>
    <w:rsid w:val="005A34C5"/>
    <w:rsid w:val="005A3589"/>
    <w:rsid w:val="005A43A0"/>
    <w:rsid w:val="005A4417"/>
    <w:rsid w:val="005A5139"/>
    <w:rsid w:val="005A6447"/>
    <w:rsid w:val="005A7314"/>
    <w:rsid w:val="005A73B5"/>
    <w:rsid w:val="005B1B58"/>
    <w:rsid w:val="005B4808"/>
    <w:rsid w:val="005B71CF"/>
    <w:rsid w:val="005C06DF"/>
    <w:rsid w:val="005C177C"/>
    <w:rsid w:val="005C2A7D"/>
    <w:rsid w:val="005C3B8D"/>
    <w:rsid w:val="005C58B0"/>
    <w:rsid w:val="005D3CC6"/>
    <w:rsid w:val="005D513D"/>
    <w:rsid w:val="005D7C69"/>
    <w:rsid w:val="005E052A"/>
    <w:rsid w:val="005E0A4F"/>
    <w:rsid w:val="005E3A44"/>
    <w:rsid w:val="005E4496"/>
    <w:rsid w:val="005F0C4A"/>
    <w:rsid w:val="005F2FF1"/>
    <w:rsid w:val="0060096D"/>
    <w:rsid w:val="00603CDD"/>
    <w:rsid w:val="00605649"/>
    <w:rsid w:val="006145CB"/>
    <w:rsid w:val="006149C4"/>
    <w:rsid w:val="00615030"/>
    <w:rsid w:val="00616C73"/>
    <w:rsid w:val="00620246"/>
    <w:rsid w:val="00621932"/>
    <w:rsid w:val="00622C67"/>
    <w:rsid w:val="00624FA1"/>
    <w:rsid w:val="0062679D"/>
    <w:rsid w:val="00632E5D"/>
    <w:rsid w:val="006344F0"/>
    <w:rsid w:val="0063574A"/>
    <w:rsid w:val="00635E86"/>
    <w:rsid w:val="00636392"/>
    <w:rsid w:val="00637244"/>
    <w:rsid w:val="00637BFB"/>
    <w:rsid w:val="00642AF8"/>
    <w:rsid w:val="00643C98"/>
    <w:rsid w:val="00644745"/>
    <w:rsid w:val="00644F13"/>
    <w:rsid w:val="00651B71"/>
    <w:rsid w:val="006572A1"/>
    <w:rsid w:val="00660B9E"/>
    <w:rsid w:val="00661D74"/>
    <w:rsid w:val="006642AE"/>
    <w:rsid w:val="00664F26"/>
    <w:rsid w:val="00670171"/>
    <w:rsid w:val="006708D6"/>
    <w:rsid w:val="006728C3"/>
    <w:rsid w:val="0067416D"/>
    <w:rsid w:val="00674A12"/>
    <w:rsid w:val="0067667D"/>
    <w:rsid w:val="0067690E"/>
    <w:rsid w:val="0069071D"/>
    <w:rsid w:val="006909B2"/>
    <w:rsid w:val="006914EA"/>
    <w:rsid w:val="0069374C"/>
    <w:rsid w:val="00693BD6"/>
    <w:rsid w:val="00693E7F"/>
    <w:rsid w:val="00695317"/>
    <w:rsid w:val="006979B7"/>
    <w:rsid w:val="006A13AF"/>
    <w:rsid w:val="006A18CC"/>
    <w:rsid w:val="006A1C23"/>
    <w:rsid w:val="006A4C55"/>
    <w:rsid w:val="006B5C7D"/>
    <w:rsid w:val="006B5F52"/>
    <w:rsid w:val="006C020C"/>
    <w:rsid w:val="006C1DF6"/>
    <w:rsid w:val="006C2995"/>
    <w:rsid w:val="006C3ACA"/>
    <w:rsid w:val="006D0B30"/>
    <w:rsid w:val="006D0F00"/>
    <w:rsid w:val="006D34F3"/>
    <w:rsid w:val="006D39E0"/>
    <w:rsid w:val="006D6208"/>
    <w:rsid w:val="006D6F21"/>
    <w:rsid w:val="006E0BBC"/>
    <w:rsid w:val="006E45C1"/>
    <w:rsid w:val="006E502A"/>
    <w:rsid w:val="006E5AD6"/>
    <w:rsid w:val="006E68AC"/>
    <w:rsid w:val="00700000"/>
    <w:rsid w:val="0071229C"/>
    <w:rsid w:val="00712FD2"/>
    <w:rsid w:val="00713EC7"/>
    <w:rsid w:val="00717DB1"/>
    <w:rsid w:val="007232F0"/>
    <w:rsid w:val="00723D21"/>
    <w:rsid w:val="00724B60"/>
    <w:rsid w:val="00724C62"/>
    <w:rsid w:val="00725E90"/>
    <w:rsid w:val="00731021"/>
    <w:rsid w:val="0073148B"/>
    <w:rsid w:val="00737094"/>
    <w:rsid w:val="00743879"/>
    <w:rsid w:val="00743FF5"/>
    <w:rsid w:val="00744887"/>
    <w:rsid w:val="00744E2D"/>
    <w:rsid w:val="007461CF"/>
    <w:rsid w:val="00752BE7"/>
    <w:rsid w:val="00752FE9"/>
    <w:rsid w:val="00756529"/>
    <w:rsid w:val="00757D0B"/>
    <w:rsid w:val="007656C8"/>
    <w:rsid w:val="007657C9"/>
    <w:rsid w:val="00765ADF"/>
    <w:rsid w:val="00767094"/>
    <w:rsid w:val="00770BE6"/>
    <w:rsid w:val="00770C06"/>
    <w:rsid w:val="0077220C"/>
    <w:rsid w:val="00772254"/>
    <w:rsid w:val="00773464"/>
    <w:rsid w:val="00773A5A"/>
    <w:rsid w:val="0077501C"/>
    <w:rsid w:val="0077580B"/>
    <w:rsid w:val="00776445"/>
    <w:rsid w:val="00776E22"/>
    <w:rsid w:val="0078027D"/>
    <w:rsid w:val="007814CE"/>
    <w:rsid w:val="007829D9"/>
    <w:rsid w:val="00784681"/>
    <w:rsid w:val="00791A82"/>
    <w:rsid w:val="00793959"/>
    <w:rsid w:val="00793963"/>
    <w:rsid w:val="007A0A00"/>
    <w:rsid w:val="007A606D"/>
    <w:rsid w:val="007A65E0"/>
    <w:rsid w:val="007B15CE"/>
    <w:rsid w:val="007B5D69"/>
    <w:rsid w:val="007B5E69"/>
    <w:rsid w:val="007C0027"/>
    <w:rsid w:val="007C1184"/>
    <w:rsid w:val="007C78FD"/>
    <w:rsid w:val="007C7D24"/>
    <w:rsid w:val="007D17C2"/>
    <w:rsid w:val="007D1997"/>
    <w:rsid w:val="007D1DD8"/>
    <w:rsid w:val="007D4CEE"/>
    <w:rsid w:val="007D7C5F"/>
    <w:rsid w:val="007E2AA8"/>
    <w:rsid w:val="007E5140"/>
    <w:rsid w:val="007F0273"/>
    <w:rsid w:val="007F301B"/>
    <w:rsid w:val="007F4F30"/>
    <w:rsid w:val="00800EAF"/>
    <w:rsid w:val="0080335F"/>
    <w:rsid w:val="00803492"/>
    <w:rsid w:val="008036EB"/>
    <w:rsid w:val="008037EB"/>
    <w:rsid w:val="00804DDC"/>
    <w:rsid w:val="00812F51"/>
    <w:rsid w:val="008130BC"/>
    <w:rsid w:val="00813A1F"/>
    <w:rsid w:val="00815905"/>
    <w:rsid w:val="008167C9"/>
    <w:rsid w:val="00817CDF"/>
    <w:rsid w:val="0082200A"/>
    <w:rsid w:val="00822C0D"/>
    <w:rsid w:val="00822F08"/>
    <w:rsid w:val="00825DC8"/>
    <w:rsid w:val="0083225A"/>
    <w:rsid w:val="00832CFB"/>
    <w:rsid w:val="00847E5E"/>
    <w:rsid w:val="00850E2A"/>
    <w:rsid w:val="00856520"/>
    <w:rsid w:val="008571C2"/>
    <w:rsid w:val="00860054"/>
    <w:rsid w:val="00863669"/>
    <w:rsid w:val="00864474"/>
    <w:rsid w:val="00865894"/>
    <w:rsid w:val="00870357"/>
    <w:rsid w:val="00870705"/>
    <w:rsid w:val="008713FF"/>
    <w:rsid w:val="00872E33"/>
    <w:rsid w:val="00880911"/>
    <w:rsid w:val="00880A17"/>
    <w:rsid w:val="00881157"/>
    <w:rsid w:val="00882186"/>
    <w:rsid w:val="00884F11"/>
    <w:rsid w:val="00886F10"/>
    <w:rsid w:val="00890E71"/>
    <w:rsid w:val="00891AFC"/>
    <w:rsid w:val="0089318C"/>
    <w:rsid w:val="00893FEB"/>
    <w:rsid w:val="00894A65"/>
    <w:rsid w:val="008974D1"/>
    <w:rsid w:val="00897EBE"/>
    <w:rsid w:val="008A23F6"/>
    <w:rsid w:val="008A4291"/>
    <w:rsid w:val="008A4B64"/>
    <w:rsid w:val="008A6958"/>
    <w:rsid w:val="008B0E38"/>
    <w:rsid w:val="008B0EF3"/>
    <w:rsid w:val="008B3019"/>
    <w:rsid w:val="008B3026"/>
    <w:rsid w:val="008B3BD4"/>
    <w:rsid w:val="008B469B"/>
    <w:rsid w:val="008B469F"/>
    <w:rsid w:val="008B4988"/>
    <w:rsid w:val="008B5DF0"/>
    <w:rsid w:val="008B74E8"/>
    <w:rsid w:val="008B7A63"/>
    <w:rsid w:val="008C7CE1"/>
    <w:rsid w:val="008D3258"/>
    <w:rsid w:val="008D39D7"/>
    <w:rsid w:val="008D5656"/>
    <w:rsid w:val="008E07BB"/>
    <w:rsid w:val="008E1844"/>
    <w:rsid w:val="008E3887"/>
    <w:rsid w:val="008E456F"/>
    <w:rsid w:val="008E4D5F"/>
    <w:rsid w:val="008E5D40"/>
    <w:rsid w:val="008E63B8"/>
    <w:rsid w:val="008E6C14"/>
    <w:rsid w:val="008E6FCD"/>
    <w:rsid w:val="008F1A72"/>
    <w:rsid w:val="008F2E56"/>
    <w:rsid w:val="008F5885"/>
    <w:rsid w:val="00902EFE"/>
    <w:rsid w:val="00903563"/>
    <w:rsid w:val="00904E02"/>
    <w:rsid w:val="0091197D"/>
    <w:rsid w:val="0091460A"/>
    <w:rsid w:val="00915116"/>
    <w:rsid w:val="00916133"/>
    <w:rsid w:val="00924E4F"/>
    <w:rsid w:val="009267EE"/>
    <w:rsid w:val="00927B2C"/>
    <w:rsid w:val="00930143"/>
    <w:rsid w:val="009320EA"/>
    <w:rsid w:val="009337D5"/>
    <w:rsid w:val="009352A1"/>
    <w:rsid w:val="0094292F"/>
    <w:rsid w:val="00945316"/>
    <w:rsid w:val="00955185"/>
    <w:rsid w:val="00956D26"/>
    <w:rsid w:val="00960984"/>
    <w:rsid w:val="0096195C"/>
    <w:rsid w:val="00961BDA"/>
    <w:rsid w:val="009648F5"/>
    <w:rsid w:val="00964A51"/>
    <w:rsid w:val="00964CED"/>
    <w:rsid w:val="00965476"/>
    <w:rsid w:val="0096733C"/>
    <w:rsid w:val="00971F8F"/>
    <w:rsid w:val="009734BA"/>
    <w:rsid w:val="00974578"/>
    <w:rsid w:val="00975B4F"/>
    <w:rsid w:val="00976855"/>
    <w:rsid w:val="009804BB"/>
    <w:rsid w:val="0098299C"/>
    <w:rsid w:val="00982BB8"/>
    <w:rsid w:val="00985A07"/>
    <w:rsid w:val="00985F1A"/>
    <w:rsid w:val="00987B2D"/>
    <w:rsid w:val="00987E4C"/>
    <w:rsid w:val="009904FD"/>
    <w:rsid w:val="00992D2C"/>
    <w:rsid w:val="009945AC"/>
    <w:rsid w:val="00994E6A"/>
    <w:rsid w:val="00995018"/>
    <w:rsid w:val="009A3D51"/>
    <w:rsid w:val="009A41F1"/>
    <w:rsid w:val="009B05E6"/>
    <w:rsid w:val="009B0D07"/>
    <w:rsid w:val="009B2A71"/>
    <w:rsid w:val="009B5E40"/>
    <w:rsid w:val="009B6459"/>
    <w:rsid w:val="009C0AF0"/>
    <w:rsid w:val="009C3331"/>
    <w:rsid w:val="009C593F"/>
    <w:rsid w:val="009D4802"/>
    <w:rsid w:val="009D4E55"/>
    <w:rsid w:val="009D5E65"/>
    <w:rsid w:val="009F088B"/>
    <w:rsid w:val="009F15B1"/>
    <w:rsid w:val="009F2651"/>
    <w:rsid w:val="009F4574"/>
    <w:rsid w:val="009F73E3"/>
    <w:rsid w:val="00A044DF"/>
    <w:rsid w:val="00A1236C"/>
    <w:rsid w:val="00A14315"/>
    <w:rsid w:val="00A1530C"/>
    <w:rsid w:val="00A15D2B"/>
    <w:rsid w:val="00A1641B"/>
    <w:rsid w:val="00A16502"/>
    <w:rsid w:val="00A204DF"/>
    <w:rsid w:val="00A2091F"/>
    <w:rsid w:val="00A30059"/>
    <w:rsid w:val="00A33F70"/>
    <w:rsid w:val="00A33F91"/>
    <w:rsid w:val="00A352B1"/>
    <w:rsid w:val="00A356EC"/>
    <w:rsid w:val="00A379BF"/>
    <w:rsid w:val="00A41B7D"/>
    <w:rsid w:val="00A44E36"/>
    <w:rsid w:val="00A47BD0"/>
    <w:rsid w:val="00A5138F"/>
    <w:rsid w:val="00A52B01"/>
    <w:rsid w:val="00A5360A"/>
    <w:rsid w:val="00A5474F"/>
    <w:rsid w:val="00A5607D"/>
    <w:rsid w:val="00A57253"/>
    <w:rsid w:val="00A61377"/>
    <w:rsid w:val="00A70E7D"/>
    <w:rsid w:val="00A70FDE"/>
    <w:rsid w:val="00A712AC"/>
    <w:rsid w:val="00A73201"/>
    <w:rsid w:val="00A73A75"/>
    <w:rsid w:val="00A7671F"/>
    <w:rsid w:val="00A84C40"/>
    <w:rsid w:val="00A85B2B"/>
    <w:rsid w:val="00A8686E"/>
    <w:rsid w:val="00A876DA"/>
    <w:rsid w:val="00A87E38"/>
    <w:rsid w:val="00A94C9D"/>
    <w:rsid w:val="00A95C63"/>
    <w:rsid w:val="00AA03A8"/>
    <w:rsid w:val="00AA0F60"/>
    <w:rsid w:val="00AA14B7"/>
    <w:rsid w:val="00AB570F"/>
    <w:rsid w:val="00AB6441"/>
    <w:rsid w:val="00AC51DA"/>
    <w:rsid w:val="00AC6A31"/>
    <w:rsid w:val="00AD1008"/>
    <w:rsid w:val="00AD194B"/>
    <w:rsid w:val="00AD23F9"/>
    <w:rsid w:val="00AD39DA"/>
    <w:rsid w:val="00AD685B"/>
    <w:rsid w:val="00AE0B0B"/>
    <w:rsid w:val="00AE1CDF"/>
    <w:rsid w:val="00AE2670"/>
    <w:rsid w:val="00AE2F06"/>
    <w:rsid w:val="00AE36D3"/>
    <w:rsid w:val="00AE4DF1"/>
    <w:rsid w:val="00AF03A8"/>
    <w:rsid w:val="00AF1FF9"/>
    <w:rsid w:val="00AF2819"/>
    <w:rsid w:val="00AF359A"/>
    <w:rsid w:val="00AF500D"/>
    <w:rsid w:val="00AF5376"/>
    <w:rsid w:val="00AF658A"/>
    <w:rsid w:val="00AF7E97"/>
    <w:rsid w:val="00B000A5"/>
    <w:rsid w:val="00B0078E"/>
    <w:rsid w:val="00B023B4"/>
    <w:rsid w:val="00B03073"/>
    <w:rsid w:val="00B04C42"/>
    <w:rsid w:val="00B131AE"/>
    <w:rsid w:val="00B13959"/>
    <w:rsid w:val="00B1455A"/>
    <w:rsid w:val="00B157FF"/>
    <w:rsid w:val="00B16B77"/>
    <w:rsid w:val="00B175C1"/>
    <w:rsid w:val="00B21E8A"/>
    <w:rsid w:val="00B2515B"/>
    <w:rsid w:val="00B2550E"/>
    <w:rsid w:val="00B26FEA"/>
    <w:rsid w:val="00B31568"/>
    <w:rsid w:val="00B341A1"/>
    <w:rsid w:val="00B37977"/>
    <w:rsid w:val="00B4100C"/>
    <w:rsid w:val="00B42769"/>
    <w:rsid w:val="00B4432F"/>
    <w:rsid w:val="00B44AC9"/>
    <w:rsid w:val="00B45BF4"/>
    <w:rsid w:val="00B4605B"/>
    <w:rsid w:val="00B47DE4"/>
    <w:rsid w:val="00B514A3"/>
    <w:rsid w:val="00B51533"/>
    <w:rsid w:val="00B519C6"/>
    <w:rsid w:val="00B52974"/>
    <w:rsid w:val="00B565C5"/>
    <w:rsid w:val="00B6257D"/>
    <w:rsid w:val="00B63022"/>
    <w:rsid w:val="00B66AF8"/>
    <w:rsid w:val="00B676C3"/>
    <w:rsid w:val="00B76343"/>
    <w:rsid w:val="00B7680E"/>
    <w:rsid w:val="00B76E33"/>
    <w:rsid w:val="00B82C69"/>
    <w:rsid w:val="00B856BC"/>
    <w:rsid w:val="00B85A9C"/>
    <w:rsid w:val="00B86173"/>
    <w:rsid w:val="00B87290"/>
    <w:rsid w:val="00B8758F"/>
    <w:rsid w:val="00B917D4"/>
    <w:rsid w:val="00B946B8"/>
    <w:rsid w:val="00B960BF"/>
    <w:rsid w:val="00B96D6F"/>
    <w:rsid w:val="00B974C8"/>
    <w:rsid w:val="00BA107A"/>
    <w:rsid w:val="00BA125D"/>
    <w:rsid w:val="00BA16DC"/>
    <w:rsid w:val="00BA47CC"/>
    <w:rsid w:val="00BA61AE"/>
    <w:rsid w:val="00BA71E0"/>
    <w:rsid w:val="00BB00AD"/>
    <w:rsid w:val="00BB07A3"/>
    <w:rsid w:val="00BB1BF7"/>
    <w:rsid w:val="00BB6020"/>
    <w:rsid w:val="00BB6418"/>
    <w:rsid w:val="00BB70D2"/>
    <w:rsid w:val="00BC3E5C"/>
    <w:rsid w:val="00BC5721"/>
    <w:rsid w:val="00BC69FC"/>
    <w:rsid w:val="00BD170F"/>
    <w:rsid w:val="00BD1E50"/>
    <w:rsid w:val="00BD4621"/>
    <w:rsid w:val="00BD577F"/>
    <w:rsid w:val="00BE1A23"/>
    <w:rsid w:val="00BE1C8D"/>
    <w:rsid w:val="00BF0561"/>
    <w:rsid w:val="00BF3934"/>
    <w:rsid w:val="00BF6166"/>
    <w:rsid w:val="00BF661F"/>
    <w:rsid w:val="00C01CF0"/>
    <w:rsid w:val="00C02208"/>
    <w:rsid w:val="00C029DB"/>
    <w:rsid w:val="00C040C8"/>
    <w:rsid w:val="00C050F8"/>
    <w:rsid w:val="00C059A8"/>
    <w:rsid w:val="00C06492"/>
    <w:rsid w:val="00C11683"/>
    <w:rsid w:val="00C12098"/>
    <w:rsid w:val="00C126FB"/>
    <w:rsid w:val="00C12FC1"/>
    <w:rsid w:val="00C1796E"/>
    <w:rsid w:val="00C209C2"/>
    <w:rsid w:val="00C22441"/>
    <w:rsid w:val="00C2580F"/>
    <w:rsid w:val="00C3078F"/>
    <w:rsid w:val="00C30E70"/>
    <w:rsid w:val="00C354F4"/>
    <w:rsid w:val="00C35E2A"/>
    <w:rsid w:val="00C3790A"/>
    <w:rsid w:val="00C42FC4"/>
    <w:rsid w:val="00C475F9"/>
    <w:rsid w:val="00C47FBD"/>
    <w:rsid w:val="00C50349"/>
    <w:rsid w:val="00C5067E"/>
    <w:rsid w:val="00C51B52"/>
    <w:rsid w:val="00C54907"/>
    <w:rsid w:val="00C54DA3"/>
    <w:rsid w:val="00C5625E"/>
    <w:rsid w:val="00C56ECB"/>
    <w:rsid w:val="00C56FDF"/>
    <w:rsid w:val="00C57302"/>
    <w:rsid w:val="00C57812"/>
    <w:rsid w:val="00C63AA3"/>
    <w:rsid w:val="00C66D1C"/>
    <w:rsid w:val="00C71A3B"/>
    <w:rsid w:val="00C8004B"/>
    <w:rsid w:val="00C8096C"/>
    <w:rsid w:val="00C83550"/>
    <w:rsid w:val="00C837AB"/>
    <w:rsid w:val="00C84141"/>
    <w:rsid w:val="00C9112D"/>
    <w:rsid w:val="00C91705"/>
    <w:rsid w:val="00C93647"/>
    <w:rsid w:val="00CA08F5"/>
    <w:rsid w:val="00CA1D06"/>
    <w:rsid w:val="00CA615C"/>
    <w:rsid w:val="00CA71E5"/>
    <w:rsid w:val="00CB00E1"/>
    <w:rsid w:val="00CB0283"/>
    <w:rsid w:val="00CB4B0C"/>
    <w:rsid w:val="00CB5536"/>
    <w:rsid w:val="00CB5FE8"/>
    <w:rsid w:val="00CC0BDF"/>
    <w:rsid w:val="00CC2B13"/>
    <w:rsid w:val="00CC3405"/>
    <w:rsid w:val="00CC3DCD"/>
    <w:rsid w:val="00CD0F59"/>
    <w:rsid w:val="00CD12B1"/>
    <w:rsid w:val="00CD2CC4"/>
    <w:rsid w:val="00CD459E"/>
    <w:rsid w:val="00CD4FCF"/>
    <w:rsid w:val="00CD7C5B"/>
    <w:rsid w:val="00CE0505"/>
    <w:rsid w:val="00CE3248"/>
    <w:rsid w:val="00CE59D9"/>
    <w:rsid w:val="00CE5B24"/>
    <w:rsid w:val="00CE7ACA"/>
    <w:rsid w:val="00CF100D"/>
    <w:rsid w:val="00CF38F3"/>
    <w:rsid w:val="00CF4179"/>
    <w:rsid w:val="00CF4855"/>
    <w:rsid w:val="00CF74B1"/>
    <w:rsid w:val="00D00508"/>
    <w:rsid w:val="00D01337"/>
    <w:rsid w:val="00D01487"/>
    <w:rsid w:val="00D056D5"/>
    <w:rsid w:val="00D074DC"/>
    <w:rsid w:val="00D11E83"/>
    <w:rsid w:val="00D12D26"/>
    <w:rsid w:val="00D13400"/>
    <w:rsid w:val="00D15921"/>
    <w:rsid w:val="00D215BE"/>
    <w:rsid w:val="00D225D2"/>
    <w:rsid w:val="00D247D9"/>
    <w:rsid w:val="00D24D92"/>
    <w:rsid w:val="00D25357"/>
    <w:rsid w:val="00D25D1F"/>
    <w:rsid w:val="00D35822"/>
    <w:rsid w:val="00D365BE"/>
    <w:rsid w:val="00D36BB3"/>
    <w:rsid w:val="00D379F3"/>
    <w:rsid w:val="00D44977"/>
    <w:rsid w:val="00D50558"/>
    <w:rsid w:val="00D55F19"/>
    <w:rsid w:val="00D560EE"/>
    <w:rsid w:val="00D56EAB"/>
    <w:rsid w:val="00D57238"/>
    <w:rsid w:val="00D57E48"/>
    <w:rsid w:val="00D60679"/>
    <w:rsid w:val="00D611C7"/>
    <w:rsid w:val="00D63ED0"/>
    <w:rsid w:val="00D643D7"/>
    <w:rsid w:val="00D65CAD"/>
    <w:rsid w:val="00D7272E"/>
    <w:rsid w:val="00D74E09"/>
    <w:rsid w:val="00D8047C"/>
    <w:rsid w:val="00D85E85"/>
    <w:rsid w:val="00D85F1A"/>
    <w:rsid w:val="00D86261"/>
    <w:rsid w:val="00D86917"/>
    <w:rsid w:val="00D87E5A"/>
    <w:rsid w:val="00D90B4A"/>
    <w:rsid w:val="00D90D07"/>
    <w:rsid w:val="00D92711"/>
    <w:rsid w:val="00DA3B02"/>
    <w:rsid w:val="00DA61DE"/>
    <w:rsid w:val="00DB0590"/>
    <w:rsid w:val="00DB13D7"/>
    <w:rsid w:val="00DB1FC9"/>
    <w:rsid w:val="00DB43C6"/>
    <w:rsid w:val="00DB5518"/>
    <w:rsid w:val="00DB5EAC"/>
    <w:rsid w:val="00DC0519"/>
    <w:rsid w:val="00DC0EC4"/>
    <w:rsid w:val="00DC7FEA"/>
    <w:rsid w:val="00DD09E7"/>
    <w:rsid w:val="00DD3024"/>
    <w:rsid w:val="00DD5911"/>
    <w:rsid w:val="00DD7F4D"/>
    <w:rsid w:val="00DE0DF3"/>
    <w:rsid w:val="00DE1475"/>
    <w:rsid w:val="00DE3558"/>
    <w:rsid w:val="00DE44CB"/>
    <w:rsid w:val="00DE4EE9"/>
    <w:rsid w:val="00DE7BE7"/>
    <w:rsid w:val="00DF15C7"/>
    <w:rsid w:val="00DF541F"/>
    <w:rsid w:val="00DF7EF0"/>
    <w:rsid w:val="00E00B3F"/>
    <w:rsid w:val="00E017A3"/>
    <w:rsid w:val="00E05BD8"/>
    <w:rsid w:val="00E107D5"/>
    <w:rsid w:val="00E117ED"/>
    <w:rsid w:val="00E1316F"/>
    <w:rsid w:val="00E1343E"/>
    <w:rsid w:val="00E14C69"/>
    <w:rsid w:val="00E2043C"/>
    <w:rsid w:val="00E208F7"/>
    <w:rsid w:val="00E234FA"/>
    <w:rsid w:val="00E23799"/>
    <w:rsid w:val="00E24028"/>
    <w:rsid w:val="00E25091"/>
    <w:rsid w:val="00E26D50"/>
    <w:rsid w:val="00E30EC2"/>
    <w:rsid w:val="00E3120B"/>
    <w:rsid w:val="00E31A23"/>
    <w:rsid w:val="00E338B3"/>
    <w:rsid w:val="00E35BDF"/>
    <w:rsid w:val="00E37EF1"/>
    <w:rsid w:val="00E37EFB"/>
    <w:rsid w:val="00E4126F"/>
    <w:rsid w:val="00E41E9C"/>
    <w:rsid w:val="00E4218B"/>
    <w:rsid w:val="00E42A67"/>
    <w:rsid w:val="00E449C1"/>
    <w:rsid w:val="00E46B64"/>
    <w:rsid w:val="00E51227"/>
    <w:rsid w:val="00E51727"/>
    <w:rsid w:val="00E517E0"/>
    <w:rsid w:val="00E52A57"/>
    <w:rsid w:val="00E5358E"/>
    <w:rsid w:val="00E53A35"/>
    <w:rsid w:val="00E549DB"/>
    <w:rsid w:val="00E576A8"/>
    <w:rsid w:val="00E62884"/>
    <w:rsid w:val="00E66C2F"/>
    <w:rsid w:val="00E67BB3"/>
    <w:rsid w:val="00E702C4"/>
    <w:rsid w:val="00E70693"/>
    <w:rsid w:val="00E736CB"/>
    <w:rsid w:val="00E74D67"/>
    <w:rsid w:val="00E77602"/>
    <w:rsid w:val="00E8031E"/>
    <w:rsid w:val="00E81307"/>
    <w:rsid w:val="00E871D2"/>
    <w:rsid w:val="00E87589"/>
    <w:rsid w:val="00E90701"/>
    <w:rsid w:val="00E90CBB"/>
    <w:rsid w:val="00E91DB2"/>
    <w:rsid w:val="00EA0286"/>
    <w:rsid w:val="00EA2AF8"/>
    <w:rsid w:val="00EB279B"/>
    <w:rsid w:val="00EB4327"/>
    <w:rsid w:val="00EB5218"/>
    <w:rsid w:val="00EB5781"/>
    <w:rsid w:val="00EB57A1"/>
    <w:rsid w:val="00EB67EE"/>
    <w:rsid w:val="00EC1665"/>
    <w:rsid w:val="00EC2B01"/>
    <w:rsid w:val="00EC40C2"/>
    <w:rsid w:val="00ED1630"/>
    <w:rsid w:val="00ED5B5E"/>
    <w:rsid w:val="00ED5D88"/>
    <w:rsid w:val="00ED5DD2"/>
    <w:rsid w:val="00ED6121"/>
    <w:rsid w:val="00ED6ABD"/>
    <w:rsid w:val="00ED771B"/>
    <w:rsid w:val="00EE1489"/>
    <w:rsid w:val="00EE1E81"/>
    <w:rsid w:val="00EE24E5"/>
    <w:rsid w:val="00EE2CDB"/>
    <w:rsid w:val="00EF58B3"/>
    <w:rsid w:val="00F00796"/>
    <w:rsid w:val="00F01D91"/>
    <w:rsid w:val="00F0520B"/>
    <w:rsid w:val="00F06333"/>
    <w:rsid w:val="00F06DC7"/>
    <w:rsid w:val="00F078B3"/>
    <w:rsid w:val="00F07B3D"/>
    <w:rsid w:val="00F145D4"/>
    <w:rsid w:val="00F15540"/>
    <w:rsid w:val="00F1643D"/>
    <w:rsid w:val="00F2564C"/>
    <w:rsid w:val="00F25E03"/>
    <w:rsid w:val="00F31CD1"/>
    <w:rsid w:val="00F34FA8"/>
    <w:rsid w:val="00F415CD"/>
    <w:rsid w:val="00F4186C"/>
    <w:rsid w:val="00F47170"/>
    <w:rsid w:val="00F51E33"/>
    <w:rsid w:val="00F5572D"/>
    <w:rsid w:val="00F57908"/>
    <w:rsid w:val="00F637D1"/>
    <w:rsid w:val="00F66056"/>
    <w:rsid w:val="00F67818"/>
    <w:rsid w:val="00F70B08"/>
    <w:rsid w:val="00F726DD"/>
    <w:rsid w:val="00F7334E"/>
    <w:rsid w:val="00F75FB0"/>
    <w:rsid w:val="00F8009E"/>
    <w:rsid w:val="00F83099"/>
    <w:rsid w:val="00F838D2"/>
    <w:rsid w:val="00F86305"/>
    <w:rsid w:val="00F8659E"/>
    <w:rsid w:val="00F876DE"/>
    <w:rsid w:val="00F93884"/>
    <w:rsid w:val="00F95874"/>
    <w:rsid w:val="00F96146"/>
    <w:rsid w:val="00FA36AE"/>
    <w:rsid w:val="00FB2213"/>
    <w:rsid w:val="00FB3A61"/>
    <w:rsid w:val="00FB50D2"/>
    <w:rsid w:val="00FC4B2A"/>
    <w:rsid w:val="00FC5B8F"/>
    <w:rsid w:val="00FC6646"/>
    <w:rsid w:val="00FC6FAA"/>
    <w:rsid w:val="00FC78E6"/>
    <w:rsid w:val="00FC7EA5"/>
    <w:rsid w:val="00FD2009"/>
    <w:rsid w:val="00FD2C00"/>
    <w:rsid w:val="00FD39D1"/>
    <w:rsid w:val="00FD5262"/>
    <w:rsid w:val="00FE370E"/>
    <w:rsid w:val="00FF043A"/>
    <w:rsid w:val="00FF0E1F"/>
    <w:rsid w:val="00FF1416"/>
    <w:rsid w:val="00FF32E5"/>
    <w:rsid w:val="00FF5A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85675292-60F3-4732-B60F-D977831286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99"/>
    <w:lsdException w:name="annotation text" w:uiPriority="99"/>
    <w:lsdException w:name="header" w:uiPriority="99"/>
    <w:lsdException w:name="footer" w:uiPriority="99"/>
    <w:lsdException w:name="caption" w:semiHidden="1" w:unhideWhenUsed="1" w:qFormat="1"/>
    <w:lsdException w:name="table of figures" w:uiPriority="99"/>
    <w:lsdException w:name="footnote reference" w:uiPriority="99"/>
    <w:lsdException w:name="annotation reference" w:uiPriority="99"/>
    <w:lsdException w:name="List Bullet" w:uiPriority="99" w:qFormat="1"/>
    <w:lsdException w:name="List Number" w:uiPriority="99"/>
    <w:lsdException w:name="List Bullet 2" w:uiPriority="99"/>
    <w:lsdException w:name="List Bullet 3" w:uiPriority="99" w:qFormat="1"/>
    <w:lsdException w:name="List Number 2" w:uiPriority="99"/>
    <w:lsdException w:name="Title" w:qFormat="1"/>
    <w:lsdException w:name="Body Text" w:qFormat="1"/>
    <w:lsdException w:name="Body Text Indent" w:uiPriority="99"/>
    <w:lsdException w:name="Subtitle" w:qFormat="1"/>
    <w:lsdException w:name="Body Text 2" w:uiPriority="99"/>
    <w:lsdException w:name="Body Text 3" w:uiPriority="99"/>
    <w:lsdException w:name="Hyperlink" w:uiPriority="99"/>
    <w:lsdException w:name="FollowedHyperlink" w:uiPriority="99"/>
    <w:lsdException w:name="Strong" w:uiPriority="22" w:qFormat="1"/>
    <w:lsdException w:name="Emphasis" w:uiPriority="99" w:qFormat="1"/>
    <w:lsdException w:name="HTML Cite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C059A8"/>
    <w:rPr>
      <w:sz w:val="24"/>
      <w:szCs w:val="24"/>
    </w:rPr>
  </w:style>
  <w:style w:type="paragraph" w:styleId="Cmsor1">
    <w:name w:val="heading 1"/>
    <w:basedOn w:val="Norml"/>
    <w:next w:val="Norml"/>
    <w:link w:val="Cmsor1Char"/>
    <w:qFormat/>
    <w:pPr>
      <w:keepNext/>
      <w:autoSpaceDE w:val="0"/>
      <w:autoSpaceDN w:val="0"/>
      <w:adjustRightInd w:val="0"/>
      <w:outlineLvl w:val="0"/>
    </w:pPr>
    <w:rPr>
      <w:b/>
      <w:bCs/>
      <w:szCs w:val="20"/>
      <w:u w:val="single"/>
    </w:rPr>
  </w:style>
  <w:style w:type="paragraph" w:styleId="Cmsor2">
    <w:name w:val="heading 2"/>
    <w:basedOn w:val="Norml"/>
    <w:next w:val="Norml"/>
    <w:link w:val="Cmsor2Char"/>
    <w:uiPriority w:val="9"/>
    <w:qFormat/>
    <w:pPr>
      <w:keepNext/>
      <w:jc w:val="center"/>
      <w:outlineLvl w:val="1"/>
    </w:pPr>
    <w:rPr>
      <w:b/>
      <w:bCs/>
    </w:rPr>
  </w:style>
  <w:style w:type="paragraph" w:styleId="Cmsor3">
    <w:name w:val="heading 3"/>
    <w:basedOn w:val="Norml"/>
    <w:next w:val="Norml"/>
    <w:link w:val="Cmsor3Char"/>
    <w:qFormat/>
    <w:pPr>
      <w:keepNext/>
      <w:tabs>
        <w:tab w:val="left" w:pos="5103"/>
      </w:tabs>
      <w:outlineLvl w:val="2"/>
    </w:pPr>
    <w:rPr>
      <w:b/>
      <w:szCs w:val="20"/>
    </w:rPr>
  </w:style>
  <w:style w:type="paragraph" w:styleId="Cmsor4">
    <w:name w:val="heading 4"/>
    <w:basedOn w:val="Norml"/>
    <w:next w:val="Norml"/>
    <w:link w:val="Cmsor4Char"/>
    <w:qFormat/>
    <w:pPr>
      <w:keepNext/>
      <w:pBdr>
        <w:top w:val="single" w:sz="6" w:space="1" w:color="auto"/>
      </w:pBdr>
      <w:outlineLvl w:val="3"/>
    </w:pPr>
    <w:rPr>
      <w:spacing w:val="50"/>
      <w:sz w:val="28"/>
      <w:szCs w:val="20"/>
    </w:rPr>
  </w:style>
  <w:style w:type="paragraph" w:styleId="Cmsor5">
    <w:name w:val="heading 5"/>
    <w:basedOn w:val="Norml"/>
    <w:next w:val="Norml"/>
    <w:link w:val="Cmsor5Char"/>
    <w:qFormat/>
    <w:pPr>
      <w:keepNext/>
      <w:tabs>
        <w:tab w:val="left" w:pos="1702"/>
      </w:tabs>
      <w:ind w:left="1702" w:hanging="1135"/>
      <w:outlineLvl w:val="4"/>
    </w:pPr>
    <w:rPr>
      <w:rFonts w:ascii="Arial" w:hAnsi="Arial" w:cs="Arial"/>
      <w:b/>
      <w:sz w:val="20"/>
    </w:rPr>
  </w:style>
  <w:style w:type="paragraph" w:styleId="Cmsor6">
    <w:name w:val="heading 6"/>
    <w:basedOn w:val="Norml"/>
    <w:next w:val="Norml"/>
    <w:link w:val="Cmsor6Char"/>
    <w:qFormat/>
    <w:pPr>
      <w:spacing w:before="240" w:after="60"/>
      <w:outlineLvl w:val="5"/>
    </w:pPr>
    <w:rPr>
      <w:b/>
      <w:bCs/>
      <w:sz w:val="22"/>
      <w:szCs w:val="22"/>
    </w:rPr>
  </w:style>
  <w:style w:type="paragraph" w:styleId="Cmsor7">
    <w:name w:val="heading 7"/>
    <w:basedOn w:val="Norml"/>
    <w:next w:val="Norml"/>
    <w:link w:val="Cmsor7Char"/>
    <w:qFormat/>
    <w:rsid w:val="00366E65"/>
    <w:pPr>
      <w:keepNext/>
      <w:spacing w:before="240" w:after="240" w:line="276" w:lineRule="auto"/>
      <w:outlineLvl w:val="6"/>
    </w:pPr>
    <w:rPr>
      <w:rFonts w:eastAsia="Calibri"/>
      <w:smallCaps/>
      <w:color w:val="323264"/>
      <w:sz w:val="22"/>
      <w:lang w:eastAsia="en-US"/>
    </w:rPr>
  </w:style>
  <w:style w:type="paragraph" w:styleId="Cmsor8">
    <w:name w:val="heading 8"/>
    <w:basedOn w:val="Szvegtrzs"/>
    <w:next w:val="Norml"/>
    <w:link w:val="Cmsor8Char"/>
    <w:unhideWhenUsed/>
    <w:qFormat/>
    <w:rsid w:val="00366E65"/>
    <w:pPr>
      <w:autoSpaceDE/>
      <w:autoSpaceDN/>
      <w:adjustRightInd/>
      <w:spacing w:before="120" w:after="120" w:line="360" w:lineRule="auto"/>
      <w:outlineLvl w:val="7"/>
    </w:pPr>
    <w:rPr>
      <w:rFonts w:ascii="Arial" w:eastAsia="Calibri" w:hAnsi="Arial" w:cs="Calibri"/>
      <w:b/>
      <w:bCs/>
      <w:color w:val="323264"/>
      <w:sz w:val="22"/>
      <w:szCs w:val="24"/>
      <w:lang w:eastAsia="en-US"/>
    </w:rPr>
  </w:style>
  <w:style w:type="paragraph" w:styleId="Cmsor9">
    <w:name w:val="heading 9"/>
    <w:basedOn w:val="Norml"/>
    <w:next w:val="Norml"/>
    <w:link w:val="Cmsor9Char"/>
    <w:unhideWhenUsed/>
    <w:qFormat/>
    <w:rsid w:val="00366E65"/>
    <w:pPr>
      <w:keepNext/>
      <w:keepLines/>
      <w:spacing w:before="200" w:line="276" w:lineRule="auto"/>
      <w:outlineLvl w:val="8"/>
    </w:pPr>
    <w:rPr>
      <w:i/>
      <w:iCs/>
      <w:color w:val="404040"/>
      <w:sz w:val="20"/>
      <w:szCs w:val="20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paragraph" w:styleId="Szvegtrzs">
    <w:name w:val="Body Text"/>
    <w:basedOn w:val="Norml"/>
    <w:link w:val="SzvegtrzsChar"/>
    <w:qFormat/>
    <w:pPr>
      <w:autoSpaceDE w:val="0"/>
      <w:autoSpaceDN w:val="0"/>
      <w:adjustRightInd w:val="0"/>
      <w:jc w:val="both"/>
    </w:pPr>
    <w:rPr>
      <w:szCs w:val="20"/>
    </w:rPr>
  </w:style>
  <w:style w:type="paragraph" w:styleId="Szvegtrzs2">
    <w:name w:val="Body Text 2"/>
    <w:basedOn w:val="Norml"/>
    <w:link w:val="Szvegtrzs2Char"/>
    <w:uiPriority w:val="99"/>
    <w:pPr>
      <w:jc w:val="both"/>
    </w:pPr>
    <w:rPr>
      <w:i/>
      <w:iCs/>
      <w:szCs w:val="20"/>
    </w:rPr>
  </w:style>
  <w:style w:type="paragraph" w:styleId="Szvegtrzsbehzssal">
    <w:name w:val="Body Text Indent"/>
    <w:basedOn w:val="Norml"/>
    <w:link w:val="SzvegtrzsbehzssalChar"/>
    <w:uiPriority w:val="99"/>
    <w:pPr>
      <w:autoSpaceDE w:val="0"/>
      <w:autoSpaceDN w:val="0"/>
      <w:adjustRightInd w:val="0"/>
      <w:ind w:left="360"/>
    </w:pPr>
    <w:rPr>
      <w:szCs w:val="20"/>
    </w:rPr>
  </w:style>
  <w:style w:type="paragraph" w:styleId="lfej">
    <w:name w:val="header"/>
    <w:basedOn w:val="Norml"/>
    <w:link w:val="lfejChar"/>
    <w:uiPriority w:val="99"/>
    <w:pPr>
      <w:tabs>
        <w:tab w:val="center" w:pos="4536"/>
        <w:tab w:val="right" w:pos="9072"/>
      </w:tabs>
    </w:pPr>
  </w:style>
  <w:style w:type="paragraph" w:customStyle="1" w:styleId="Szvegtrzs21">
    <w:name w:val="Szövegtörzs 21"/>
    <w:basedOn w:val="Norml"/>
    <w:pPr>
      <w:spacing w:after="120"/>
      <w:jc w:val="both"/>
    </w:pPr>
    <w:rPr>
      <w:szCs w:val="20"/>
    </w:rPr>
  </w:style>
  <w:style w:type="table" w:styleId="Rcsostblzat">
    <w:name w:val="Table Grid"/>
    <w:basedOn w:val="Normltblzat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m">
    <w:name w:val="Title"/>
    <w:basedOn w:val="Norml"/>
    <w:link w:val="CmChar"/>
    <w:qFormat/>
    <w:pPr>
      <w:jc w:val="center"/>
    </w:pPr>
    <w:rPr>
      <w:b/>
      <w:sz w:val="36"/>
    </w:rPr>
  </w:style>
  <w:style w:type="paragraph" w:customStyle="1" w:styleId="Jel">
    <w:name w:val="Jel"/>
    <w:basedOn w:val="Norml"/>
    <w:pPr>
      <w:numPr>
        <w:numId w:val="1"/>
      </w:numPr>
    </w:pPr>
  </w:style>
  <w:style w:type="paragraph" w:styleId="Szvegtrzsbehzssal2">
    <w:name w:val="Body Text Indent 2"/>
    <w:basedOn w:val="Norml"/>
    <w:pPr>
      <w:ind w:left="709" w:hanging="709"/>
      <w:jc w:val="both"/>
    </w:pPr>
    <w:rPr>
      <w:szCs w:val="20"/>
    </w:rPr>
  </w:style>
  <w:style w:type="character" w:styleId="Hiperhivatkozs">
    <w:name w:val="Hyperlink"/>
    <w:uiPriority w:val="99"/>
    <w:rPr>
      <w:color w:val="0000FF"/>
      <w:u w:val="single"/>
    </w:rPr>
  </w:style>
  <w:style w:type="paragraph" w:styleId="NormlWeb">
    <w:name w:val="Normal (Web)"/>
    <w:basedOn w:val="Norml"/>
    <w:rsid w:val="00454DE1"/>
    <w:pPr>
      <w:spacing w:before="100" w:beforeAutospacing="1" w:after="100" w:afterAutospacing="1"/>
    </w:pPr>
    <w:rPr>
      <w:rFonts w:cs="Mangal"/>
      <w:lang w:bidi="hi-IN"/>
    </w:rPr>
  </w:style>
  <w:style w:type="paragraph" w:styleId="Buborkszveg">
    <w:name w:val="Balloon Text"/>
    <w:basedOn w:val="Norml"/>
    <w:link w:val="BuborkszvegChar"/>
    <w:uiPriority w:val="99"/>
    <w:rsid w:val="001C5151"/>
    <w:rPr>
      <w:rFonts w:ascii="Tahoma" w:hAnsi="Tahoma" w:cs="Tahoma"/>
      <w:sz w:val="16"/>
      <w:szCs w:val="16"/>
    </w:rPr>
  </w:style>
  <w:style w:type="paragraph" w:styleId="Lbjegyzetszveg">
    <w:name w:val="footnote text"/>
    <w:aliases w:val="Footnote,Char1,Char1 Char Char Char,Char1 Char Char Char Char Char,Char1 Char Char Char Char,Footnote Char,Char1 Char, Char1, Char1 Char,Lábjegyzetszöveg_Dia,Lábjegyzetszöveg Char Char,Lábjegyzetszöveg Char1,Footnote Text Char"/>
    <w:basedOn w:val="Norml"/>
    <w:link w:val="LbjegyzetszvegChar"/>
    <w:uiPriority w:val="99"/>
    <w:rsid w:val="00A15D2B"/>
    <w:rPr>
      <w:sz w:val="20"/>
      <w:szCs w:val="20"/>
    </w:rPr>
  </w:style>
  <w:style w:type="character" w:styleId="Lbjegyzet-hivatkozs">
    <w:name w:val="footnote reference"/>
    <w:aliases w:val="Footnote symbol,BVI fnr"/>
    <w:uiPriority w:val="99"/>
    <w:rsid w:val="00A15D2B"/>
    <w:rPr>
      <w:vertAlign w:val="superscript"/>
    </w:rPr>
  </w:style>
  <w:style w:type="paragraph" w:customStyle="1" w:styleId="CharChar1Char">
    <w:name w:val="Char Char1 Char"/>
    <w:basedOn w:val="Norml"/>
    <w:rsid w:val="00D643D7"/>
    <w:pPr>
      <w:spacing w:after="160" w:line="240" w:lineRule="exact"/>
    </w:pPr>
    <w:rPr>
      <w:rFonts w:ascii="Univers" w:eastAsia="MS Mincho" w:hAnsi="Univers"/>
      <w:i/>
      <w:lang w:val="en-US" w:eastAsia="en-US"/>
    </w:rPr>
  </w:style>
  <w:style w:type="character" w:customStyle="1" w:styleId="llbChar">
    <w:name w:val="Élőláb Char"/>
    <w:link w:val="llb"/>
    <w:uiPriority w:val="99"/>
    <w:rsid w:val="001A70DC"/>
    <w:rPr>
      <w:sz w:val="24"/>
      <w:szCs w:val="24"/>
    </w:rPr>
  </w:style>
  <w:style w:type="paragraph" w:customStyle="1" w:styleId="uj">
    <w:name w:val="uj"/>
    <w:basedOn w:val="Norml"/>
    <w:rsid w:val="002F794A"/>
    <w:pPr>
      <w:spacing w:before="100" w:beforeAutospacing="1" w:after="100" w:afterAutospacing="1"/>
    </w:pPr>
  </w:style>
  <w:style w:type="character" w:customStyle="1" w:styleId="LbjegyzetszvegChar">
    <w:name w:val="Lábjegyzetszöveg Char"/>
    <w:aliases w:val="Footnote Char1,Char1 Char1,Char1 Char Char Char Char1,Char1 Char Char Char Char Char Char,Char1 Char Char Char Char Char1,Footnote Char Char,Char1 Char Char, Char1 Char1, Char1 Char Char,Lábjegyzetszöveg_Dia Char"/>
    <w:link w:val="Lbjegyzetszveg"/>
    <w:uiPriority w:val="99"/>
    <w:rsid w:val="00413AA5"/>
  </w:style>
  <w:style w:type="paragraph" w:styleId="Listaszerbekezds">
    <w:name w:val="List Paragraph"/>
    <w:aliases w:val="Listaszerű bekezdés 1,List Paragraph,Welt L Char,Welt L,Bullet List,FooterText,numbered,Paragraphe de liste1,Bulletr List Paragraph,列出段落,列出段落1,Listeafsnit1,Parágrafo da Lista1,List Paragraph2,List Paragraph21,リスト段落1,Párrafo de lista1"/>
    <w:basedOn w:val="Norml"/>
    <w:link w:val="ListaszerbekezdsChar"/>
    <w:uiPriority w:val="34"/>
    <w:qFormat/>
    <w:rsid w:val="00A5607D"/>
    <w:pPr>
      <w:ind w:left="720"/>
      <w:contextualSpacing/>
    </w:pPr>
    <w:rPr>
      <w:szCs w:val="20"/>
    </w:rPr>
  </w:style>
  <w:style w:type="paragraph" w:customStyle="1" w:styleId="CharChar1CharCharCharChar">
    <w:name w:val="Char Char1 Char Char Char Char"/>
    <w:basedOn w:val="Norml"/>
    <w:rsid w:val="009C593F"/>
    <w:pPr>
      <w:spacing w:after="160" w:line="240" w:lineRule="exact"/>
    </w:pPr>
    <w:rPr>
      <w:rFonts w:ascii="Univers" w:eastAsia="MS Mincho" w:hAnsi="Univers"/>
      <w:i/>
      <w:lang w:val="en-US" w:eastAsia="en-US"/>
    </w:rPr>
  </w:style>
  <w:style w:type="character" w:customStyle="1" w:styleId="apple-converted-space">
    <w:name w:val="apple-converted-space"/>
    <w:rsid w:val="002911DD"/>
  </w:style>
  <w:style w:type="character" w:customStyle="1" w:styleId="Cmsor7Char">
    <w:name w:val="Címsor 7 Char"/>
    <w:link w:val="Cmsor7"/>
    <w:rsid w:val="00366E65"/>
    <w:rPr>
      <w:rFonts w:eastAsia="Calibri"/>
      <w:smallCaps/>
      <w:color w:val="323264"/>
      <w:sz w:val="22"/>
      <w:szCs w:val="24"/>
      <w:lang w:eastAsia="en-US"/>
    </w:rPr>
  </w:style>
  <w:style w:type="character" w:customStyle="1" w:styleId="Cmsor8Char">
    <w:name w:val="Címsor 8 Char"/>
    <w:link w:val="Cmsor8"/>
    <w:rsid w:val="00366E65"/>
    <w:rPr>
      <w:rFonts w:ascii="Arial" w:eastAsia="Calibri" w:hAnsi="Arial" w:cs="Calibri"/>
      <w:b/>
      <w:bCs/>
      <w:color w:val="323264"/>
      <w:sz w:val="22"/>
      <w:szCs w:val="24"/>
      <w:lang w:eastAsia="en-US"/>
    </w:rPr>
  </w:style>
  <w:style w:type="character" w:customStyle="1" w:styleId="Cmsor9Char">
    <w:name w:val="Címsor 9 Char"/>
    <w:link w:val="Cmsor9"/>
    <w:rsid w:val="00366E65"/>
    <w:rPr>
      <w:i/>
      <w:iCs/>
      <w:color w:val="404040"/>
      <w:lang w:eastAsia="en-US"/>
    </w:rPr>
  </w:style>
  <w:style w:type="numbering" w:customStyle="1" w:styleId="Nemlista1">
    <w:name w:val="Nem lista1"/>
    <w:next w:val="Nemlista"/>
    <w:uiPriority w:val="99"/>
    <w:semiHidden/>
    <w:unhideWhenUsed/>
    <w:rsid w:val="00366E65"/>
  </w:style>
  <w:style w:type="paragraph" w:styleId="Felsorols">
    <w:name w:val="List Bullet"/>
    <w:basedOn w:val="Norml"/>
    <w:uiPriority w:val="99"/>
    <w:unhideWhenUsed/>
    <w:qFormat/>
    <w:rsid w:val="00366E65"/>
    <w:pPr>
      <w:numPr>
        <w:numId w:val="30"/>
      </w:numPr>
      <w:tabs>
        <w:tab w:val="clear" w:pos="360"/>
        <w:tab w:val="num" w:pos="1068"/>
      </w:tabs>
      <w:spacing w:before="120" w:after="120" w:line="360" w:lineRule="auto"/>
      <w:ind w:left="1068"/>
      <w:contextualSpacing/>
      <w:jc w:val="both"/>
    </w:pPr>
    <w:rPr>
      <w:rFonts w:ascii="Arial" w:eastAsia="Calibri" w:hAnsi="Arial" w:cs="Calibri"/>
      <w:sz w:val="22"/>
      <w:szCs w:val="22"/>
    </w:rPr>
  </w:style>
  <w:style w:type="character" w:customStyle="1" w:styleId="Cmsor1Char">
    <w:name w:val="Címsor 1 Char"/>
    <w:link w:val="Cmsor1"/>
    <w:rsid w:val="00366E65"/>
    <w:rPr>
      <w:b/>
      <w:bCs/>
      <w:sz w:val="24"/>
      <w:u w:val="single"/>
    </w:rPr>
  </w:style>
  <w:style w:type="character" w:customStyle="1" w:styleId="Cmsor2Char">
    <w:name w:val="Címsor 2 Char"/>
    <w:link w:val="Cmsor2"/>
    <w:uiPriority w:val="9"/>
    <w:rsid w:val="00366E65"/>
    <w:rPr>
      <w:b/>
      <w:bCs/>
      <w:sz w:val="24"/>
      <w:szCs w:val="24"/>
    </w:rPr>
  </w:style>
  <w:style w:type="character" w:customStyle="1" w:styleId="Cmsor3Char">
    <w:name w:val="Címsor 3 Char"/>
    <w:link w:val="Cmsor3"/>
    <w:rsid w:val="00366E65"/>
    <w:rPr>
      <w:b/>
      <w:sz w:val="24"/>
    </w:rPr>
  </w:style>
  <w:style w:type="paragraph" w:customStyle="1" w:styleId="Tblzatkiemelt">
    <w:name w:val="Táblázat kiemelt"/>
    <w:basedOn w:val="Norml"/>
    <w:next w:val="Norml"/>
    <w:link w:val="TblzatkiemeltChar"/>
    <w:uiPriority w:val="99"/>
    <w:qFormat/>
    <w:rsid w:val="00366E65"/>
    <w:pPr>
      <w:spacing w:before="120" w:after="120" w:line="276" w:lineRule="auto"/>
      <w:contextualSpacing/>
      <w:jc w:val="center"/>
    </w:pPr>
    <w:rPr>
      <w:rFonts w:ascii="Arial Narrow" w:eastAsia="Calibri" w:hAnsi="Arial Narrow"/>
      <w:b/>
      <w:smallCaps/>
      <w:sz w:val="22"/>
      <w:lang w:eastAsia="en-US"/>
    </w:rPr>
  </w:style>
  <w:style w:type="character" w:customStyle="1" w:styleId="TblzatkiemeltChar">
    <w:name w:val="Táblázat kiemelt Char"/>
    <w:link w:val="Tblzatkiemelt"/>
    <w:uiPriority w:val="99"/>
    <w:locked/>
    <w:rsid w:val="00366E65"/>
    <w:rPr>
      <w:rFonts w:ascii="Arial Narrow" w:eastAsia="Calibri" w:hAnsi="Arial Narrow"/>
      <w:b/>
      <w:smallCaps/>
      <w:sz w:val="22"/>
      <w:szCs w:val="24"/>
      <w:lang w:eastAsia="en-US"/>
    </w:rPr>
  </w:style>
  <w:style w:type="paragraph" w:customStyle="1" w:styleId="braszm">
    <w:name w:val="Ábraszám"/>
    <w:basedOn w:val="Listaszerbekezds"/>
    <w:next w:val="Norml"/>
    <w:link w:val="braszmChar"/>
    <w:rsid w:val="00366E65"/>
    <w:pPr>
      <w:spacing w:before="120"/>
      <w:ind w:hanging="360"/>
      <w:contextualSpacing w:val="0"/>
      <w:jc w:val="center"/>
    </w:pPr>
    <w:rPr>
      <w:rFonts w:ascii="Arial" w:hAnsi="Arial" w:cs="Arial"/>
      <w:sz w:val="18"/>
      <w:szCs w:val="18"/>
      <w:lang w:eastAsia="en-US"/>
    </w:rPr>
  </w:style>
  <w:style w:type="character" w:customStyle="1" w:styleId="braszmChar">
    <w:name w:val="Ábraszám Char"/>
    <w:link w:val="braszm"/>
    <w:rsid w:val="00366E65"/>
    <w:rPr>
      <w:rFonts w:ascii="Arial" w:hAnsi="Arial" w:cs="Arial"/>
      <w:sz w:val="18"/>
      <w:szCs w:val="18"/>
      <w:lang w:eastAsia="en-US"/>
    </w:rPr>
  </w:style>
  <w:style w:type="paragraph" w:customStyle="1" w:styleId="Tblzatszveg">
    <w:name w:val="Táblázat szöveg"/>
    <w:basedOn w:val="Norml"/>
    <w:qFormat/>
    <w:rsid w:val="00366E65"/>
    <w:pPr>
      <w:spacing w:before="60" w:after="60"/>
    </w:pPr>
    <w:rPr>
      <w:rFonts w:ascii="Arial" w:eastAsia="Calibri" w:hAnsi="Arial"/>
      <w:sz w:val="20"/>
      <w:szCs w:val="20"/>
      <w:lang w:eastAsia="en-US"/>
    </w:rPr>
  </w:style>
  <w:style w:type="character" w:customStyle="1" w:styleId="SzvegtrzsChar">
    <w:name w:val="Szövegtörzs Char"/>
    <w:link w:val="Szvegtrzs"/>
    <w:rsid w:val="00366E65"/>
    <w:rPr>
      <w:sz w:val="24"/>
    </w:rPr>
  </w:style>
  <w:style w:type="character" w:customStyle="1" w:styleId="Cmsor4Char">
    <w:name w:val="Címsor 4 Char"/>
    <w:link w:val="Cmsor4"/>
    <w:rsid w:val="00366E65"/>
    <w:rPr>
      <w:spacing w:val="50"/>
      <w:sz w:val="28"/>
    </w:rPr>
  </w:style>
  <w:style w:type="character" w:customStyle="1" w:styleId="Cmsor5Char">
    <w:name w:val="Címsor 5 Char"/>
    <w:link w:val="Cmsor5"/>
    <w:rsid w:val="00366E65"/>
    <w:rPr>
      <w:rFonts w:ascii="Arial" w:hAnsi="Arial" w:cs="Arial"/>
      <w:b/>
      <w:szCs w:val="24"/>
    </w:rPr>
  </w:style>
  <w:style w:type="character" w:customStyle="1" w:styleId="Cmsor6Char">
    <w:name w:val="Címsor 6 Char"/>
    <w:link w:val="Cmsor6"/>
    <w:rsid w:val="00366E65"/>
    <w:rPr>
      <w:b/>
      <w:bCs/>
      <w:sz w:val="22"/>
      <w:szCs w:val="22"/>
    </w:rPr>
  </w:style>
  <w:style w:type="paragraph" w:styleId="Kpalrs">
    <w:name w:val="caption"/>
    <w:aliases w:val="Táblázatszám"/>
    <w:basedOn w:val="Norml"/>
    <w:next w:val="Norml"/>
    <w:qFormat/>
    <w:rsid w:val="00366E65"/>
    <w:pPr>
      <w:spacing w:before="240" w:after="480" w:line="276" w:lineRule="auto"/>
      <w:jc w:val="center"/>
    </w:pPr>
    <w:rPr>
      <w:rFonts w:ascii="Arial" w:eastAsia="Calibri" w:hAnsi="Arial" w:cs="Arial"/>
      <w:bCs/>
      <w:sz w:val="18"/>
      <w:szCs w:val="20"/>
    </w:rPr>
  </w:style>
  <w:style w:type="paragraph" w:styleId="Felsorols2">
    <w:name w:val="List Bullet 2"/>
    <w:basedOn w:val="Felsorols"/>
    <w:uiPriority w:val="99"/>
    <w:unhideWhenUsed/>
    <w:rsid w:val="00366E65"/>
    <w:pPr>
      <w:numPr>
        <w:numId w:val="16"/>
      </w:numPr>
    </w:pPr>
  </w:style>
  <w:style w:type="paragraph" w:styleId="Felsorols3">
    <w:name w:val="List Bullet 3"/>
    <w:basedOn w:val="Norml"/>
    <w:uiPriority w:val="99"/>
    <w:unhideWhenUsed/>
    <w:qFormat/>
    <w:rsid w:val="00366E65"/>
    <w:pPr>
      <w:numPr>
        <w:numId w:val="12"/>
      </w:numPr>
      <w:spacing w:before="60" w:after="120"/>
      <w:contextualSpacing/>
      <w:jc w:val="both"/>
    </w:pPr>
    <w:rPr>
      <w:rFonts w:ascii="Arial" w:eastAsia="Calibri" w:hAnsi="Arial"/>
      <w:sz w:val="22"/>
      <w:szCs w:val="22"/>
      <w:lang w:eastAsia="en-US"/>
    </w:rPr>
  </w:style>
  <w:style w:type="character" w:customStyle="1" w:styleId="CmChar">
    <w:name w:val="Cím Char"/>
    <w:link w:val="Cm"/>
    <w:rsid w:val="00366E65"/>
    <w:rPr>
      <w:b/>
      <w:sz w:val="36"/>
      <w:szCs w:val="24"/>
    </w:rPr>
  </w:style>
  <w:style w:type="paragraph" w:styleId="Alcm">
    <w:name w:val="Subtitle"/>
    <w:basedOn w:val="Norml"/>
    <w:next w:val="Norml"/>
    <w:link w:val="AlcmChar"/>
    <w:qFormat/>
    <w:rsid w:val="00366E65"/>
    <w:pPr>
      <w:spacing w:before="360" w:after="360" w:line="276" w:lineRule="auto"/>
      <w:jc w:val="center"/>
      <w:outlineLvl w:val="1"/>
    </w:pPr>
    <w:rPr>
      <w:rFonts w:eastAsia="Calibri"/>
      <w:b/>
      <w:color w:val="323264"/>
      <w:sz w:val="28"/>
      <w:szCs w:val="22"/>
      <w:lang w:eastAsia="en-US"/>
    </w:rPr>
  </w:style>
  <w:style w:type="character" w:customStyle="1" w:styleId="AlcmChar">
    <w:name w:val="Alcím Char"/>
    <w:link w:val="Alcm"/>
    <w:rsid w:val="00366E65"/>
    <w:rPr>
      <w:rFonts w:eastAsia="Calibri"/>
      <w:b/>
      <w:color w:val="323264"/>
      <w:sz w:val="28"/>
      <w:szCs w:val="22"/>
      <w:lang w:eastAsia="en-US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366E65"/>
    <w:pPr>
      <w:pBdr>
        <w:top w:val="single" w:sz="4" w:space="10" w:color="A6A6A6"/>
        <w:bottom w:val="single" w:sz="4" w:space="10" w:color="A6A6A6"/>
      </w:pBdr>
      <w:spacing w:before="360" w:after="360" w:line="288" w:lineRule="auto"/>
      <w:ind w:left="567" w:right="567" w:firstLine="284"/>
      <w:contextualSpacing/>
      <w:jc w:val="both"/>
    </w:pPr>
    <w:rPr>
      <w:rFonts w:ascii="Arial" w:hAnsi="Arial"/>
      <w:i/>
      <w:iCs/>
      <w:sz w:val="20"/>
      <w:szCs w:val="22"/>
    </w:rPr>
  </w:style>
  <w:style w:type="character" w:customStyle="1" w:styleId="KiemeltidzetChar">
    <w:name w:val="Kiemelt idézet Char"/>
    <w:link w:val="Kiemeltidzet"/>
    <w:uiPriority w:val="30"/>
    <w:rsid w:val="00366E65"/>
    <w:rPr>
      <w:rFonts w:ascii="Arial" w:hAnsi="Arial"/>
      <w:i/>
      <w:iCs/>
      <w:szCs w:val="22"/>
    </w:rPr>
  </w:style>
  <w:style w:type="character" w:customStyle="1" w:styleId="Ershangslyozs">
    <w:name w:val="Erős hangsúlyozás"/>
    <w:qFormat/>
    <w:rsid w:val="00366E65"/>
    <w:rPr>
      <w:b/>
      <w:bCs/>
      <w:i/>
      <w:iCs/>
      <w:color w:val="323264"/>
    </w:rPr>
  </w:style>
  <w:style w:type="paragraph" w:styleId="Tartalomjegyzkcmsora">
    <w:name w:val="TOC Heading"/>
    <w:basedOn w:val="Cmsor1"/>
    <w:next w:val="Norml"/>
    <w:uiPriority w:val="39"/>
    <w:qFormat/>
    <w:rsid w:val="00366E65"/>
    <w:pPr>
      <w:autoSpaceDE/>
      <w:autoSpaceDN/>
      <w:adjustRightInd/>
      <w:spacing w:before="480" w:after="480"/>
      <w:ind w:left="360" w:hanging="360"/>
      <w:contextualSpacing/>
      <w:jc w:val="center"/>
    </w:pPr>
    <w:rPr>
      <w:rFonts w:eastAsia="Calibri"/>
      <w:color w:val="323264"/>
      <w:sz w:val="40"/>
      <w:szCs w:val="28"/>
      <w:u w:val="none"/>
      <w:lang w:eastAsia="en-US"/>
    </w:rPr>
  </w:style>
  <w:style w:type="character" w:customStyle="1" w:styleId="BuborkszvegChar">
    <w:name w:val="Buborékszöveg Char"/>
    <w:link w:val="Buborkszveg"/>
    <w:uiPriority w:val="99"/>
    <w:rsid w:val="00366E65"/>
    <w:rPr>
      <w:rFonts w:ascii="Tahoma" w:hAnsi="Tahoma" w:cs="Tahoma"/>
      <w:sz w:val="16"/>
      <w:szCs w:val="16"/>
    </w:rPr>
  </w:style>
  <w:style w:type="table" w:customStyle="1" w:styleId="Rcsostblzat1">
    <w:name w:val="Rácsos táblázat1"/>
    <w:basedOn w:val="Normltblzat"/>
    <w:next w:val="Rcsostblzat"/>
    <w:rsid w:val="00366E65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blzat-1Felsorols">
    <w:name w:val="Táblázat - 1Felsorolás"/>
    <w:basedOn w:val="Szvegtrzs"/>
    <w:link w:val="Tblzat-1FelsorolsChar"/>
    <w:rsid w:val="00366E65"/>
    <w:pPr>
      <w:numPr>
        <w:numId w:val="13"/>
      </w:numPr>
      <w:tabs>
        <w:tab w:val="left" w:pos="284"/>
      </w:tabs>
      <w:autoSpaceDE/>
      <w:autoSpaceDN/>
      <w:adjustRightInd/>
      <w:spacing w:before="60" w:after="60"/>
      <w:ind w:left="284" w:hanging="284"/>
      <w:contextualSpacing/>
    </w:pPr>
    <w:rPr>
      <w:rFonts w:ascii="Arial" w:eastAsia="Calibri" w:hAnsi="Arial" w:cs="Calibri"/>
      <w:sz w:val="22"/>
      <w:szCs w:val="24"/>
      <w:lang w:eastAsia="en-US"/>
    </w:rPr>
  </w:style>
  <w:style w:type="paragraph" w:customStyle="1" w:styleId="Tblzat-2Felsorols">
    <w:name w:val="Táblázat - 2Felsorolás"/>
    <w:basedOn w:val="Tblzat-1Felsorols"/>
    <w:link w:val="Tblzat-2FelsorolsChar"/>
    <w:rsid w:val="00366E65"/>
    <w:pPr>
      <w:numPr>
        <w:numId w:val="14"/>
      </w:numPr>
      <w:tabs>
        <w:tab w:val="clear" w:pos="284"/>
      </w:tabs>
      <w:ind w:left="568" w:hanging="284"/>
    </w:pPr>
  </w:style>
  <w:style w:type="character" w:customStyle="1" w:styleId="Tblzat-1FelsorolsChar">
    <w:name w:val="Táblázat - 1Felsorolás Char"/>
    <w:link w:val="Tblzat-1Felsorols"/>
    <w:rsid w:val="00366E65"/>
    <w:rPr>
      <w:rFonts w:ascii="Arial" w:eastAsia="Calibri" w:hAnsi="Arial" w:cs="Calibri"/>
      <w:sz w:val="22"/>
      <w:szCs w:val="24"/>
      <w:lang w:eastAsia="en-US"/>
    </w:rPr>
  </w:style>
  <w:style w:type="paragraph" w:customStyle="1" w:styleId="Tblzat-Szvegtrsz">
    <w:name w:val="Táblázat - Szövegtörsz"/>
    <w:basedOn w:val="Szvegtrzs"/>
    <w:link w:val="Tblzat-SzvegtrszChar"/>
    <w:rsid w:val="00366E65"/>
    <w:pPr>
      <w:autoSpaceDE/>
      <w:autoSpaceDN/>
      <w:adjustRightInd/>
      <w:spacing w:before="60" w:after="60"/>
    </w:pPr>
    <w:rPr>
      <w:rFonts w:ascii="Arial" w:eastAsia="Calibri" w:hAnsi="Arial" w:cs="Calibri"/>
      <w:sz w:val="22"/>
      <w:szCs w:val="24"/>
      <w:lang w:eastAsia="en-US"/>
    </w:rPr>
  </w:style>
  <w:style w:type="character" w:customStyle="1" w:styleId="Tblzat-2FelsorolsChar">
    <w:name w:val="Táblázat - 2Felsorolás Char"/>
    <w:link w:val="Tblzat-2Felsorols"/>
    <w:rsid w:val="00366E65"/>
    <w:rPr>
      <w:rFonts w:ascii="Arial" w:eastAsia="Calibri" w:hAnsi="Arial" w:cs="Calibri"/>
      <w:sz w:val="22"/>
      <w:szCs w:val="24"/>
      <w:lang w:eastAsia="en-US"/>
    </w:rPr>
  </w:style>
  <w:style w:type="paragraph" w:customStyle="1" w:styleId="Tblzat-Fejlc">
    <w:name w:val="Táblázat - Fejléc"/>
    <w:basedOn w:val="Tblzat-Szvegtrsz"/>
    <w:link w:val="Tblzat-FejlcChar"/>
    <w:rsid w:val="00366E65"/>
    <w:pPr>
      <w:jc w:val="left"/>
    </w:pPr>
    <w:rPr>
      <w:b/>
    </w:rPr>
  </w:style>
  <w:style w:type="character" w:customStyle="1" w:styleId="Tblzat-SzvegtrszChar">
    <w:name w:val="Táblázat - Szövegtörsz Char"/>
    <w:link w:val="Tblzat-Szvegtrsz"/>
    <w:rsid w:val="00366E65"/>
    <w:rPr>
      <w:rFonts w:ascii="Arial" w:eastAsia="Calibri" w:hAnsi="Arial" w:cs="Calibri"/>
      <w:sz w:val="22"/>
      <w:szCs w:val="24"/>
      <w:lang w:eastAsia="en-US"/>
    </w:rPr>
  </w:style>
  <w:style w:type="character" w:customStyle="1" w:styleId="Tblzat-FejlcChar">
    <w:name w:val="Táblázat - Fejléc Char"/>
    <w:link w:val="Tblzat-Fejlc"/>
    <w:rsid w:val="00366E65"/>
    <w:rPr>
      <w:rFonts w:ascii="Arial" w:eastAsia="Calibri" w:hAnsi="Arial" w:cs="Calibri"/>
      <w:b/>
      <w:sz w:val="22"/>
      <w:szCs w:val="24"/>
      <w:lang w:eastAsia="en-US"/>
    </w:rPr>
  </w:style>
  <w:style w:type="character" w:customStyle="1" w:styleId="Szvegtrzs4">
    <w:name w:val="Szövegtörzs (4)_"/>
    <w:link w:val="Szvegtrzs40"/>
    <w:locked/>
    <w:rsid w:val="00366E65"/>
    <w:rPr>
      <w:b/>
      <w:bCs/>
      <w:i/>
      <w:iCs/>
      <w:spacing w:val="-5"/>
      <w:sz w:val="21"/>
      <w:szCs w:val="21"/>
      <w:shd w:val="clear" w:color="auto" w:fill="FFFFFF"/>
    </w:rPr>
  </w:style>
  <w:style w:type="character" w:customStyle="1" w:styleId="Szvegtrzs0">
    <w:name w:val="Szövegtörzs_"/>
    <w:link w:val="Szvegtrzs20"/>
    <w:locked/>
    <w:rsid w:val="00366E65"/>
    <w:rPr>
      <w:spacing w:val="3"/>
      <w:sz w:val="21"/>
      <w:szCs w:val="21"/>
      <w:shd w:val="clear" w:color="auto" w:fill="FFFFFF"/>
    </w:rPr>
  </w:style>
  <w:style w:type="character" w:customStyle="1" w:styleId="Szvegtrzs4Kiskapitlis">
    <w:name w:val="Szövegtörzs (4) + Kiskapitális"/>
    <w:rsid w:val="00366E65"/>
    <w:rPr>
      <w:rFonts w:ascii="Times New Roman" w:hAnsi="Times New Roman"/>
      <w:b/>
      <w:bCs/>
      <w:i/>
      <w:iCs/>
      <w:smallCaps/>
      <w:color w:val="000000"/>
      <w:spacing w:val="-5"/>
      <w:w w:val="100"/>
      <w:position w:val="0"/>
      <w:sz w:val="21"/>
      <w:szCs w:val="21"/>
      <w:shd w:val="clear" w:color="auto" w:fill="FFFFFF"/>
      <w:lang w:val="hu-HU"/>
    </w:rPr>
  </w:style>
  <w:style w:type="paragraph" w:customStyle="1" w:styleId="Szvegtrzs40">
    <w:name w:val="Szövegtörzs (4)"/>
    <w:basedOn w:val="Norml"/>
    <w:link w:val="Szvegtrzs4"/>
    <w:rsid w:val="00366E65"/>
    <w:pPr>
      <w:widowControl w:val="0"/>
      <w:shd w:val="clear" w:color="auto" w:fill="FFFFFF"/>
      <w:spacing w:before="360" w:after="360" w:line="240" w:lineRule="atLeast"/>
    </w:pPr>
    <w:rPr>
      <w:b/>
      <w:bCs/>
      <w:i/>
      <w:iCs/>
      <w:spacing w:val="-5"/>
      <w:sz w:val="21"/>
      <w:szCs w:val="21"/>
    </w:rPr>
  </w:style>
  <w:style w:type="paragraph" w:customStyle="1" w:styleId="Szvegtrzs20">
    <w:name w:val="Szövegtörzs2"/>
    <w:basedOn w:val="Norml"/>
    <w:link w:val="Szvegtrzs0"/>
    <w:rsid w:val="00366E65"/>
    <w:pPr>
      <w:widowControl w:val="0"/>
      <w:shd w:val="clear" w:color="auto" w:fill="FFFFFF"/>
      <w:spacing w:before="360" w:after="240" w:line="274" w:lineRule="exact"/>
      <w:ind w:hanging="360"/>
      <w:jc w:val="both"/>
    </w:pPr>
    <w:rPr>
      <w:spacing w:val="3"/>
      <w:sz w:val="21"/>
      <w:szCs w:val="21"/>
    </w:rPr>
  </w:style>
  <w:style w:type="character" w:customStyle="1" w:styleId="Szvegtrzs3">
    <w:name w:val="Szövegtörzs3"/>
    <w:rsid w:val="00366E65"/>
    <w:rPr>
      <w:rFonts w:ascii="Times New Roman" w:hAnsi="Times New Roman" w:cs="Times New Roman"/>
      <w:color w:val="000000"/>
      <w:spacing w:val="3"/>
      <w:w w:val="100"/>
      <w:position w:val="0"/>
      <w:sz w:val="21"/>
      <w:szCs w:val="21"/>
      <w:u w:val="none"/>
      <w:shd w:val="clear" w:color="auto" w:fill="FFFFFF"/>
      <w:lang w:val="hu-HU"/>
    </w:rPr>
  </w:style>
  <w:style w:type="character" w:customStyle="1" w:styleId="Szvegtrzs41">
    <w:name w:val="Szövegtörzs4"/>
    <w:rsid w:val="00366E65"/>
    <w:rPr>
      <w:rFonts w:ascii="Times New Roman" w:hAnsi="Times New Roman" w:cs="Times New Roman"/>
      <w:color w:val="000000"/>
      <w:spacing w:val="3"/>
      <w:w w:val="100"/>
      <w:position w:val="0"/>
      <w:sz w:val="21"/>
      <w:szCs w:val="21"/>
      <w:u w:val="single"/>
      <w:shd w:val="clear" w:color="auto" w:fill="FFFFFF"/>
      <w:lang w:val="hu-HU"/>
    </w:rPr>
  </w:style>
  <w:style w:type="paragraph" w:customStyle="1" w:styleId="Szvegtrzs5">
    <w:name w:val="Szövegtörzs5"/>
    <w:basedOn w:val="Norml"/>
    <w:rsid w:val="00366E65"/>
    <w:pPr>
      <w:widowControl w:val="0"/>
      <w:shd w:val="clear" w:color="auto" w:fill="FFFFFF"/>
      <w:spacing w:before="780" w:line="274" w:lineRule="exact"/>
      <w:ind w:hanging="840"/>
    </w:pPr>
    <w:rPr>
      <w:color w:val="000000"/>
      <w:spacing w:val="3"/>
      <w:sz w:val="21"/>
      <w:szCs w:val="21"/>
    </w:rPr>
  </w:style>
  <w:style w:type="character" w:styleId="Jegyzethivatkozs">
    <w:name w:val="annotation reference"/>
    <w:uiPriority w:val="99"/>
    <w:unhideWhenUsed/>
    <w:rsid w:val="00366E65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366E65"/>
    <w:rPr>
      <w:rFonts w:ascii="Arial" w:eastAsia="Calibri" w:hAnsi="Arial"/>
      <w:sz w:val="20"/>
      <w:szCs w:val="20"/>
      <w:lang w:eastAsia="en-US"/>
    </w:rPr>
  </w:style>
  <w:style w:type="character" w:customStyle="1" w:styleId="JegyzetszvegChar">
    <w:name w:val="Jegyzetszöveg Char"/>
    <w:link w:val="Jegyzetszveg"/>
    <w:uiPriority w:val="99"/>
    <w:rsid w:val="00366E65"/>
    <w:rPr>
      <w:rFonts w:ascii="Arial" w:eastAsia="Calibri" w:hAnsi="Arial"/>
      <w:lang w:eastAsia="en-US"/>
    </w:rPr>
  </w:style>
  <w:style w:type="paragraph" w:styleId="Megjegyzstrgya">
    <w:name w:val="annotation subject"/>
    <w:basedOn w:val="Jegyzetszveg"/>
    <w:next w:val="Jegyzetszveg"/>
    <w:link w:val="MegjegyzstrgyaChar"/>
    <w:unhideWhenUsed/>
    <w:rsid w:val="00366E65"/>
    <w:rPr>
      <w:b/>
      <w:bCs/>
    </w:rPr>
  </w:style>
  <w:style w:type="character" w:customStyle="1" w:styleId="MegjegyzstrgyaChar">
    <w:name w:val="Megjegyzés tárgya Char"/>
    <w:link w:val="Megjegyzstrgya"/>
    <w:rsid w:val="00366E65"/>
    <w:rPr>
      <w:rFonts w:ascii="Arial" w:eastAsia="Calibri" w:hAnsi="Arial"/>
      <w:b/>
      <w:bCs/>
      <w:lang w:eastAsia="en-US"/>
    </w:rPr>
  </w:style>
  <w:style w:type="paragraph" w:styleId="Vltozat">
    <w:name w:val="Revision"/>
    <w:hidden/>
    <w:uiPriority w:val="99"/>
    <w:semiHidden/>
    <w:rsid w:val="00366E65"/>
    <w:rPr>
      <w:rFonts w:ascii="Arial" w:eastAsia="Calibri" w:hAnsi="Arial"/>
      <w:sz w:val="22"/>
      <w:szCs w:val="22"/>
      <w:lang w:eastAsia="en-US"/>
    </w:rPr>
  </w:style>
  <w:style w:type="character" w:customStyle="1" w:styleId="Szvegtrzs9ptFlkvrTrkz0pt">
    <w:name w:val="Szövegtörzs + 9 pt;Félkövér;Térköz 0 pt"/>
    <w:rsid w:val="00366E6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18"/>
      <w:szCs w:val="18"/>
      <w:u w:val="none"/>
      <w:shd w:val="clear" w:color="auto" w:fill="FFFFFF"/>
      <w:lang w:val="hu-HU"/>
    </w:rPr>
  </w:style>
  <w:style w:type="character" w:customStyle="1" w:styleId="Szvegtrzs95ptTrkz0pt">
    <w:name w:val="Szövegtörzs + 9;5 pt;Térköz 0 pt"/>
    <w:rsid w:val="00366E6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2"/>
      <w:w w:val="100"/>
      <w:position w:val="0"/>
      <w:sz w:val="19"/>
      <w:szCs w:val="19"/>
      <w:u w:val="none"/>
      <w:shd w:val="clear" w:color="auto" w:fill="FFFFFF"/>
      <w:lang w:val="hu-HU"/>
    </w:rPr>
  </w:style>
  <w:style w:type="character" w:customStyle="1" w:styleId="Kiemels2">
    <w:name w:val="Kiemelés2"/>
    <w:uiPriority w:val="22"/>
    <w:qFormat/>
    <w:rsid w:val="00366E65"/>
    <w:rPr>
      <w:b/>
      <w:bCs/>
    </w:rPr>
  </w:style>
  <w:style w:type="paragraph" w:customStyle="1" w:styleId="CharCharCharCharCharCharCharChar">
    <w:name w:val="Char Char Char Char Char Char Char Char"/>
    <w:basedOn w:val="Norml"/>
    <w:rsid w:val="00366E65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lfejChar">
    <w:name w:val="Élőfej Char"/>
    <w:link w:val="lfej"/>
    <w:uiPriority w:val="99"/>
    <w:rsid w:val="00366E65"/>
    <w:rPr>
      <w:sz w:val="24"/>
      <w:szCs w:val="24"/>
    </w:rPr>
  </w:style>
  <w:style w:type="paragraph" w:styleId="TJ2">
    <w:name w:val="toc 2"/>
    <w:basedOn w:val="Norml"/>
    <w:next w:val="Norml"/>
    <w:autoRedefine/>
    <w:uiPriority w:val="39"/>
    <w:unhideWhenUsed/>
    <w:rsid w:val="00366E65"/>
    <w:pPr>
      <w:tabs>
        <w:tab w:val="left" w:pos="567"/>
        <w:tab w:val="right" w:leader="dot" w:pos="9062"/>
      </w:tabs>
      <w:spacing w:line="276" w:lineRule="auto"/>
      <w:ind w:left="220"/>
    </w:pPr>
    <w:rPr>
      <w:rFonts w:ascii="Calibri" w:eastAsia="Calibri" w:hAnsi="Calibri"/>
      <w:smallCaps/>
      <w:sz w:val="20"/>
      <w:szCs w:val="20"/>
      <w:lang w:eastAsia="en-US"/>
    </w:rPr>
  </w:style>
  <w:style w:type="paragraph" w:styleId="TJ1">
    <w:name w:val="toc 1"/>
    <w:basedOn w:val="Norml"/>
    <w:next w:val="Norml"/>
    <w:autoRedefine/>
    <w:uiPriority w:val="39"/>
    <w:unhideWhenUsed/>
    <w:rsid w:val="00366E65"/>
    <w:pPr>
      <w:tabs>
        <w:tab w:val="left" w:pos="284"/>
        <w:tab w:val="right" w:leader="dot" w:pos="9062"/>
      </w:tabs>
      <w:spacing w:before="120" w:after="120" w:line="480" w:lineRule="auto"/>
    </w:pPr>
    <w:rPr>
      <w:rFonts w:ascii="Calibri" w:eastAsia="Calibri" w:hAnsi="Calibri"/>
      <w:b/>
      <w:bCs/>
      <w:caps/>
      <w:sz w:val="20"/>
      <w:szCs w:val="20"/>
      <w:lang w:eastAsia="en-US"/>
    </w:rPr>
  </w:style>
  <w:style w:type="paragraph" w:styleId="TJ3">
    <w:name w:val="toc 3"/>
    <w:basedOn w:val="Norml"/>
    <w:next w:val="Norml"/>
    <w:autoRedefine/>
    <w:uiPriority w:val="39"/>
    <w:unhideWhenUsed/>
    <w:rsid w:val="00366E65"/>
    <w:pPr>
      <w:tabs>
        <w:tab w:val="left" w:pos="993"/>
        <w:tab w:val="right" w:leader="dot" w:pos="9062"/>
      </w:tabs>
      <w:spacing w:line="276" w:lineRule="auto"/>
      <w:ind w:left="442"/>
    </w:pPr>
    <w:rPr>
      <w:rFonts w:ascii="Calibri" w:eastAsia="Calibri" w:hAnsi="Calibri"/>
      <w:i/>
      <w:iCs/>
      <w:sz w:val="20"/>
      <w:szCs w:val="20"/>
      <w:lang w:eastAsia="en-US"/>
    </w:rPr>
  </w:style>
  <w:style w:type="paragraph" w:styleId="brajegyzk">
    <w:name w:val="table of figures"/>
    <w:basedOn w:val="Norml"/>
    <w:next w:val="Norml"/>
    <w:uiPriority w:val="99"/>
    <w:unhideWhenUsed/>
    <w:rsid w:val="00366E65"/>
    <w:pPr>
      <w:spacing w:line="276" w:lineRule="auto"/>
    </w:pPr>
    <w:rPr>
      <w:rFonts w:ascii="Arial" w:eastAsia="Calibri" w:hAnsi="Arial"/>
      <w:iCs/>
      <w:sz w:val="20"/>
      <w:szCs w:val="20"/>
      <w:lang w:eastAsia="en-US"/>
    </w:rPr>
  </w:style>
  <w:style w:type="paragraph" w:styleId="Szmozottlista">
    <w:name w:val="List Number"/>
    <w:basedOn w:val="Norml"/>
    <w:uiPriority w:val="99"/>
    <w:unhideWhenUsed/>
    <w:rsid w:val="00366E65"/>
    <w:pPr>
      <w:numPr>
        <w:numId w:val="15"/>
      </w:numPr>
      <w:tabs>
        <w:tab w:val="left" w:pos="709"/>
      </w:tabs>
      <w:spacing w:before="60" w:after="120" w:line="264" w:lineRule="auto"/>
      <w:contextualSpacing/>
    </w:pPr>
    <w:rPr>
      <w:rFonts w:ascii="Arial" w:eastAsia="Calibri" w:hAnsi="Arial"/>
      <w:sz w:val="22"/>
      <w:szCs w:val="22"/>
      <w:lang w:eastAsia="en-US"/>
    </w:rPr>
  </w:style>
  <w:style w:type="paragraph" w:styleId="Szmozottlista2">
    <w:name w:val="List Number 2"/>
    <w:basedOn w:val="Norml"/>
    <w:uiPriority w:val="99"/>
    <w:unhideWhenUsed/>
    <w:rsid w:val="00366E65"/>
    <w:pPr>
      <w:numPr>
        <w:ilvl w:val="1"/>
        <w:numId w:val="15"/>
      </w:numPr>
      <w:tabs>
        <w:tab w:val="left" w:pos="1276"/>
      </w:tabs>
      <w:spacing w:before="60" w:after="120" w:line="264" w:lineRule="auto"/>
      <w:contextualSpacing/>
      <w:jc w:val="both"/>
    </w:pPr>
    <w:rPr>
      <w:rFonts w:ascii="Arial" w:eastAsia="Calibri" w:hAnsi="Arial"/>
      <w:sz w:val="22"/>
      <w:szCs w:val="22"/>
      <w:lang w:eastAsia="en-US"/>
    </w:rPr>
  </w:style>
  <w:style w:type="table" w:customStyle="1" w:styleId="Rcsostblzat11">
    <w:name w:val="Rácsos táblázat11"/>
    <w:basedOn w:val="Normltblzat"/>
    <w:next w:val="Rcsostblzat"/>
    <w:rsid w:val="00366E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Vilgostnus">
    <w:name w:val="Light Shading"/>
    <w:basedOn w:val="Normltblzat"/>
    <w:uiPriority w:val="60"/>
    <w:rsid w:val="00366E65"/>
    <w:rPr>
      <w:rFonts w:ascii="Calibri" w:eastAsia="Calibri" w:hAnsi="Calibri"/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numbering" w:customStyle="1" w:styleId="Nemlista11">
    <w:name w:val="Nem lista11"/>
    <w:next w:val="Nemlista"/>
    <w:uiPriority w:val="99"/>
    <w:semiHidden/>
    <w:unhideWhenUsed/>
    <w:rsid w:val="00366E65"/>
  </w:style>
  <w:style w:type="table" w:customStyle="1" w:styleId="Rcsostblzat2">
    <w:name w:val="Rácsos táblázat2"/>
    <w:basedOn w:val="Normltblzat"/>
    <w:next w:val="Rcsostblzat"/>
    <w:rsid w:val="00366E65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W8Num2z0">
    <w:name w:val="WW8Num2z0"/>
    <w:rsid w:val="00366E65"/>
    <w:rPr>
      <w:rFonts w:ascii="Wingdings 2" w:hAnsi="Wingdings 2" w:cs="OpenSymbol"/>
    </w:rPr>
  </w:style>
  <w:style w:type="character" w:customStyle="1" w:styleId="WW8Num2z1">
    <w:name w:val="WW8Num2z1"/>
    <w:rsid w:val="00366E65"/>
    <w:rPr>
      <w:rFonts w:ascii="OpenSymbol" w:hAnsi="OpenSymbol" w:cs="OpenSymbol"/>
    </w:rPr>
  </w:style>
  <w:style w:type="character" w:customStyle="1" w:styleId="WW8Num3z0">
    <w:name w:val="WW8Num3z0"/>
    <w:rsid w:val="00366E65"/>
    <w:rPr>
      <w:rFonts w:ascii="Wingdings 2" w:hAnsi="Wingdings 2" w:cs="OpenSymbol"/>
    </w:rPr>
  </w:style>
  <w:style w:type="character" w:customStyle="1" w:styleId="WW8Num3z1">
    <w:name w:val="WW8Num3z1"/>
    <w:rsid w:val="00366E65"/>
    <w:rPr>
      <w:rFonts w:ascii="OpenSymbol" w:hAnsi="OpenSymbol" w:cs="OpenSymbol"/>
    </w:rPr>
  </w:style>
  <w:style w:type="character" w:customStyle="1" w:styleId="WW8Num4z0">
    <w:name w:val="WW8Num4z0"/>
    <w:rsid w:val="00366E65"/>
    <w:rPr>
      <w:rFonts w:ascii="Wingdings 2" w:hAnsi="Wingdings 2" w:cs="OpenSymbol"/>
    </w:rPr>
  </w:style>
  <w:style w:type="character" w:customStyle="1" w:styleId="WW8Num4z1">
    <w:name w:val="WW8Num4z1"/>
    <w:rsid w:val="00366E65"/>
    <w:rPr>
      <w:rFonts w:ascii="OpenSymbol" w:hAnsi="OpenSymbol" w:cs="OpenSymbol"/>
    </w:rPr>
  </w:style>
  <w:style w:type="character" w:customStyle="1" w:styleId="WW8Num5z0">
    <w:name w:val="WW8Num5z0"/>
    <w:rsid w:val="00366E65"/>
    <w:rPr>
      <w:rFonts w:ascii="Wingdings 2" w:hAnsi="Wingdings 2" w:cs="OpenSymbol"/>
    </w:rPr>
  </w:style>
  <w:style w:type="character" w:customStyle="1" w:styleId="WW8Num5z1">
    <w:name w:val="WW8Num5z1"/>
    <w:rsid w:val="00366E65"/>
    <w:rPr>
      <w:rFonts w:ascii="OpenSymbol" w:hAnsi="OpenSymbol" w:cs="OpenSymbol"/>
    </w:rPr>
  </w:style>
  <w:style w:type="character" w:customStyle="1" w:styleId="WW8Num6z0">
    <w:name w:val="WW8Num6z0"/>
    <w:rsid w:val="00366E65"/>
    <w:rPr>
      <w:rFonts w:ascii="Wingdings 2" w:hAnsi="Wingdings 2" w:cs="OpenSymbol"/>
    </w:rPr>
  </w:style>
  <w:style w:type="character" w:customStyle="1" w:styleId="WW8Num6z1">
    <w:name w:val="WW8Num6z1"/>
    <w:rsid w:val="00366E65"/>
    <w:rPr>
      <w:rFonts w:ascii="OpenSymbol" w:hAnsi="OpenSymbol" w:cs="OpenSymbol"/>
    </w:rPr>
  </w:style>
  <w:style w:type="character" w:customStyle="1" w:styleId="WW8Num7z0">
    <w:name w:val="WW8Num7z0"/>
    <w:rsid w:val="00366E65"/>
    <w:rPr>
      <w:rFonts w:ascii="Wingdings 2" w:hAnsi="Wingdings 2" w:cs="OpenSymbol"/>
    </w:rPr>
  </w:style>
  <w:style w:type="character" w:customStyle="1" w:styleId="WW8Num7z1">
    <w:name w:val="WW8Num7z1"/>
    <w:rsid w:val="00366E65"/>
    <w:rPr>
      <w:rFonts w:ascii="OpenSymbol" w:hAnsi="OpenSymbol" w:cs="OpenSymbol"/>
    </w:rPr>
  </w:style>
  <w:style w:type="character" w:customStyle="1" w:styleId="WW8Num8z0">
    <w:name w:val="WW8Num8z0"/>
    <w:rsid w:val="00366E65"/>
    <w:rPr>
      <w:rFonts w:ascii="Wingdings 2" w:hAnsi="Wingdings 2" w:cs="OpenSymbol"/>
    </w:rPr>
  </w:style>
  <w:style w:type="character" w:customStyle="1" w:styleId="WW8Num8z1">
    <w:name w:val="WW8Num8z1"/>
    <w:rsid w:val="00366E65"/>
    <w:rPr>
      <w:rFonts w:ascii="OpenSymbol" w:hAnsi="OpenSymbol" w:cs="OpenSymbol"/>
    </w:rPr>
  </w:style>
  <w:style w:type="character" w:customStyle="1" w:styleId="WW8Num9z0">
    <w:name w:val="WW8Num9z0"/>
    <w:rsid w:val="00366E65"/>
    <w:rPr>
      <w:rFonts w:ascii="Wingdings 2" w:hAnsi="Wingdings 2" w:cs="OpenSymbol"/>
    </w:rPr>
  </w:style>
  <w:style w:type="character" w:customStyle="1" w:styleId="WW8Num9z1">
    <w:name w:val="WW8Num9z1"/>
    <w:rsid w:val="00366E65"/>
    <w:rPr>
      <w:rFonts w:ascii="OpenSymbol" w:hAnsi="OpenSymbol" w:cs="OpenSymbol"/>
    </w:rPr>
  </w:style>
  <w:style w:type="character" w:customStyle="1" w:styleId="WW8Num10z0">
    <w:name w:val="WW8Num10z0"/>
    <w:rsid w:val="00366E65"/>
    <w:rPr>
      <w:rFonts w:ascii="Wingdings 2" w:hAnsi="Wingdings 2" w:cs="OpenSymbol"/>
    </w:rPr>
  </w:style>
  <w:style w:type="character" w:customStyle="1" w:styleId="WW8Num10z1">
    <w:name w:val="WW8Num10z1"/>
    <w:rsid w:val="00366E65"/>
    <w:rPr>
      <w:rFonts w:ascii="OpenSymbol" w:hAnsi="OpenSymbol" w:cs="OpenSymbol"/>
    </w:rPr>
  </w:style>
  <w:style w:type="character" w:customStyle="1" w:styleId="WW8Num11z0">
    <w:name w:val="WW8Num11z0"/>
    <w:rsid w:val="00366E65"/>
    <w:rPr>
      <w:rFonts w:ascii="Wingdings 2" w:hAnsi="Wingdings 2" w:cs="OpenSymbol"/>
    </w:rPr>
  </w:style>
  <w:style w:type="character" w:customStyle="1" w:styleId="WW8Num11z1">
    <w:name w:val="WW8Num11z1"/>
    <w:rsid w:val="00366E65"/>
    <w:rPr>
      <w:rFonts w:ascii="OpenSymbol" w:hAnsi="OpenSymbol" w:cs="OpenSymbol"/>
    </w:rPr>
  </w:style>
  <w:style w:type="character" w:customStyle="1" w:styleId="WW8Num12z0">
    <w:name w:val="WW8Num12z0"/>
    <w:rsid w:val="00366E65"/>
    <w:rPr>
      <w:rFonts w:ascii="Wingdings 2" w:hAnsi="Wingdings 2" w:cs="OpenSymbol"/>
    </w:rPr>
  </w:style>
  <w:style w:type="character" w:customStyle="1" w:styleId="WW8Num12z1">
    <w:name w:val="WW8Num12z1"/>
    <w:rsid w:val="00366E65"/>
    <w:rPr>
      <w:rFonts w:ascii="OpenSymbol" w:hAnsi="OpenSymbol" w:cs="OpenSymbol"/>
    </w:rPr>
  </w:style>
  <w:style w:type="character" w:customStyle="1" w:styleId="WW8Num13z0">
    <w:name w:val="WW8Num13z0"/>
    <w:rsid w:val="00366E65"/>
    <w:rPr>
      <w:rFonts w:ascii="Wingdings 2" w:hAnsi="Wingdings 2" w:cs="OpenSymbol"/>
    </w:rPr>
  </w:style>
  <w:style w:type="character" w:customStyle="1" w:styleId="WW8Num13z1">
    <w:name w:val="WW8Num13z1"/>
    <w:rsid w:val="00366E65"/>
    <w:rPr>
      <w:rFonts w:ascii="OpenSymbol" w:hAnsi="OpenSymbol" w:cs="OpenSymbol"/>
    </w:rPr>
  </w:style>
  <w:style w:type="character" w:customStyle="1" w:styleId="WW8Num14z0">
    <w:name w:val="WW8Num14z0"/>
    <w:rsid w:val="00366E65"/>
    <w:rPr>
      <w:rFonts w:ascii="Wingdings 2" w:hAnsi="Wingdings 2" w:cs="OpenSymbol"/>
    </w:rPr>
  </w:style>
  <w:style w:type="character" w:customStyle="1" w:styleId="WW8Num14z1">
    <w:name w:val="WW8Num14z1"/>
    <w:rsid w:val="00366E65"/>
    <w:rPr>
      <w:rFonts w:ascii="OpenSymbol" w:hAnsi="OpenSymbol" w:cs="OpenSymbol"/>
    </w:rPr>
  </w:style>
  <w:style w:type="character" w:customStyle="1" w:styleId="WW8Num15z0">
    <w:name w:val="WW8Num15z0"/>
    <w:rsid w:val="00366E65"/>
    <w:rPr>
      <w:rFonts w:ascii="Wingdings 2" w:hAnsi="Wingdings 2" w:cs="OpenSymbol"/>
    </w:rPr>
  </w:style>
  <w:style w:type="character" w:customStyle="1" w:styleId="WW8Num15z1">
    <w:name w:val="WW8Num15z1"/>
    <w:rsid w:val="00366E65"/>
    <w:rPr>
      <w:rFonts w:ascii="OpenSymbol" w:hAnsi="OpenSymbol" w:cs="OpenSymbol"/>
    </w:rPr>
  </w:style>
  <w:style w:type="character" w:customStyle="1" w:styleId="WW8Num16z0">
    <w:name w:val="WW8Num16z0"/>
    <w:rsid w:val="00366E65"/>
    <w:rPr>
      <w:rFonts w:ascii="Wingdings 2" w:hAnsi="Wingdings 2" w:cs="OpenSymbol"/>
    </w:rPr>
  </w:style>
  <w:style w:type="character" w:customStyle="1" w:styleId="WW8Num16z1">
    <w:name w:val="WW8Num16z1"/>
    <w:rsid w:val="00366E65"/>
    <w:rPr>
      <w:rFonts w:ascii="OpenSymbol" w:hAnsi="OpenSymbol" w:cs="OpenSymbol"/>
    </w:rPr>
  </w:style>
  <w:style w:type="character" w:customStyle="1" w:styleId="WW8Num17z0">
    <w:name w:val="WW8Num17z0"/>
    <w:rsid w:val="00366E65"/>
    <w:rPr>
      <w:rFonts w:ascii="Wingdings 2" w:hAnsi="Wingdings 2" w:cs="OpenSymbol"/>
    </w:rPr>
  </w:style>
  <w:style w:type="character" w:customStyle="1" w:styleId="WW8Num17z1">
    <w:name w:val="WW8Num17z1"/>
    <w:rsid w:val="00366E65"/>
    <w:rPr>
      <w:rFonts w:ascii="OpenSymbol" w:hAnsi="OpenSymbol" w:cs="OpenSymbol"/>
    </w:rPr>
  </w:style>
  <w:style w:type="character" w:customStyle="1" w:styleId="WW8Num18z0">
    <w:name w:val="WW8Num18z0"/>
    <w:rsid w:val="00366E65"/>
    <w:rPr>
      <w:rFonts w:ascii="Wingdings 2" w:hAnsi="Wingdings 2" w:cs="OpenSymbol"/>
    </w:rPr>
  </w:style>
  <w:style w:type="character" w:customStyle="1" w:styleId="WW8Num18z1">
    <w:name w:val="WW8Num18z1"/>
    <w:rsid w:val="00366E65"/>
    <w:rPr>
      <w:rFonts w:ascii="OpenSymbol" w:hAnsi="OpenSymbol" w:cs="OpenSymbol"/>
    </w:rPr>
  </w:style>
  <w:style w:type="character" w:customStyle="1" w:styleId="WW8Num19z0">
    <w:name w:val="WW8Num19z0"/>
    <w:rsid w:val="00366E65"/>
    <w:rPr>
      <w:rFonts w:ascii="Wingdings 2" w:hAnsi="Wingdings 2" w:cs="OpenSymbol"/>
    </w:rPr>
  </w:style>
  <w:style w:type="character" w:customStyle="1" w:styleId="WW8Num19z1">
    <w:name w:val="WW8Num19z1"/>
    <w:rsid w:val="00366E65"/>
    <w:rPr>
      <w:rFonts w:ascii="OpenSymbol" w:hAnsi="OpenSymbol" w:cs="OpenSymbol"/>
    </w:rPr>
  </w:style>
  <w:style w:type="character" w:customStyle="1" w:styleId="Absatz-Standardschriftart">
    <w:name w:val="Absatz-Standardschriftart"/>
    <w:rsid w:val="00366E65"/>
  </w:style>
  <w:style w:type="character" w:customStyle="1" w:styleId="WW-Absatz-Standardschriftart">
    <w:name w:val="WW-Absatz-Standardschriftart"/>
    <w:rsid w:val="00366E65"/>
  </w:style>
  <w:style w:type="character" w:customStyle="1" w:styleId="WW-Absatz-Standardschriftart1">
    <w:name w:val="WW-Absatz-Standardschriftart1"/>
    <w:rsid w:val="00366E65"/>
  </w:style>
  <w:style w:type="character" w:customStyle="1" w:styleId="WW-Absatz-Standardschriftart11">
    <w:name w:val="WW-Absatz-Standardschriftart11"/>
    <w:rsid w:val="00366E65"/>
  </w:style>
  <w:style w:type="character" w:customStyle="1" w:styleId="WW-Absatz-Standardschriftart111">
    <w:name w:val="WW-Absatz-Standardschriftart111"/>
    <w:rsid w:val="00366E65"/>
  </w:style>
  <w:style w:type="character" w:customStyle="1" w:styleId="WW-Absatz-Standardschriftart1111">
    <w:name w:val="WW-Absatz-Standardschriftart1111"/>
    <w:rsid w:val="00366E65"/>
  </w:style>
  <w:style w:type="character" w:customStyle="1" w:styleId="WW-Absatz-Standardschriftart11111">
    <w:name w:val="WW-Absatz-Standardschriftart11111"/>
    <w:rsid w:val="00366E65"/>
  </w:style>
  <w:style w:type="character" w:customStyle="1" w:styleId="WW-Absatz-Standardschriftart111111">
    <w:name w:val="WW-Absatz-Standardschriftart111111"/>
    <w:rsid w:val="00366E65"/>
  </w:style>
  <w:style w:type="character" w:customStyle="1" w:styleId="WW-Absatz-Standardschriftart1111111">
    <w:name w:val="WW-Absatz-Standardschriftart1111111"/>
    <w:rsid w:val="00366E65"/>
  </w:style>
  <w:style w:type="character" w:customStyle="1" w:styleId="Bekezdsalapbettpusa1">
    <w:name w:val="Bekezdés alapbetűtípusa1"/>
    <w:rsid w:val="00366E65"/>
  </w:style>
  <w:style w:type="character" w:customStyle="1" w:styleId="Ershangslyozs1">
    <w:name w:val="Erős hangsúlyozás1"/>
    <w:rsid w:val="00366E65"/>
    <w:rPr>
      <w:b/>
      <w:bCs/>
      <w:i/>
      <w:iCs/>
      <w:color w:val="323264"/>
    </w:rPr>
  </w:style>
  <w:style w:type="character" w:customStyle="1" w:styleId="Lbjegyzet-hivatkozs1">
    <w:name w:val="Lábjegyzet-hivatkozás1"/>
    <w:rsid w:val="00366E65"/>
    <w:rPr>
      <w:vertAlign w:val="superscript"/>
    </w:rPr>
  </w:style>
  <w:style w:type="character" w:customStyle="1" w:styleId="Jegyzethivatkozs1">
    <w:name w:val="Jegyzethivatkozás1"/>
    <w:rsid w:val="00366E65"/>
    <w:rPr>
      <w:sz w:val="16"/>
      <w:szCs w:val="16"/>
    </w:rPr>
  </w:style>
  <w:style w:type="character" w:customStyle="1" w:styleId="ListLabel1">
    <w:name w:val="ListLabel 1"/>
    <w:rsid w:val="00366E65"/>
    <w:rPr>
      <w:rFonts w:eastAsia="Calibri" w:cs="Calibri"/>
    </w:rPr>
  </w:style>
  <w:style w:type="character" w:customStyle="1" w:styleId="ListLabel2">
    <w:name w:val="ListLabel 2"/>
    <w:rsid w:val="00366E65"/>
    <w:rPr>
      <w:rFonts w:cs="Times New Roman"/>
    </w:rPr>
  </w:style>
  <w:style w:type="character" w:customStyle="1" w:styleId="ListLabel3">
    <w:name w:val="ListLabel 3"/>
    <w:rsid w:val="00366E65"/>
    <w:rPr>
      <w:rFonts w:cs="Courier New"/>
    </w:rPr>
  </w:style>
  <w:style w:type="character" w:customStyle="1" w:styleId="ListLabel4">
    <w:name w:val="ListLabel 4"/>
    <w:rsid w:val="00366E65"/>
    <w:rPr>
      <w:rFonts w:eastAsia="Times New Roman" w:cs="Times New Roman"/>
    </w:rPr>
  </w:style>
  <w:style w:type="character" w:customStyle="1" w:styleId="ListLabel5">
    <w:name w:val="ListLabel 5"/>
    <w:rsid w:val="00366E65"/>
    <w:rPr>
      <w:rFonts w:eastAsia="Times New Roman"/>
      <w:b w:val="0"/>
      <w:i w:val="0"/>
      <w:caps w:val="0"/>
      <w:smallCaps w:val="0"/>
      <w:strike w:val="0"/>
      <w:dstrike w:val="0"/>
      <w:color w:val="000000"/>
      <w:spacing w:val="3"/>
      <w:w w:val="100"/>
      <w:position w:val="0"/>
      <w:sz w:val="21"/>
      <w:u w:val="none"/>
      <w:vertAlign w:val="baseline"/>
    </w:rPr>
  </w:style>
  <w:style w:type="character" w:customStyle="1" w:styleId="ListLabel6">
    <w:name w:val="ListLabel 6"/>
    <w:rsid w:val="00366E65"/>
    <w:rPr>
      <w:rFonts w:eastAsia="Calibri" w:cs="Arial"/>
    </w:rPr>
  </w:style>
  <w:style w:type="character" w:customStyle="1" w:styleId="ListLabel7">
    <w:name w:val="ListLabel 7"/>
    <w:rsid w:val="00366E65"/>
    <w:rPr>
      <w:rFonts w:eastAsia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-3"/>
      <w:w w:val="100"/>
      <w:position w:val="0"/>
      <w:sz w:val="22"/>
      <w:szCs w:val="22"/>
      <w:u w:val="none"/>
      <w:vertAlign w:val="baseline"/>
      <w:lang w:val="hu-HU"/>
    </w:rPr>
  </w:style>
  <w:style w:type="character" w:customStyle="1" w:styleId="ListLabel8">
    <w:name w:val="ListLabel 8"/>
    <w:rsid w:val="00366E65"/>
    <w:rPr>
      <w:rFonts w:eastAsia="Calibri" w:cs="Times New Roman"/>
    </w:rPr>
  </w:style>
  <w:style w:type="character" w:customStyle="1" w:styleId="Felsorolsjel">
    <w:name w:val="Felsorolásjel"/>
    <w:rsid w:val="00366E65"/>
    <w:rPr>
      <w:rFonts w:ascii="OpenSymbol" w:eastAsia="OpenSymbol" w:hAnsi="OpenSymbol" w:cs="OpenSymbol"/>
    </w:rPr>
  </w:style>
  <w:style w:type="character" w:customStyle="1" w:styleId="Lbjegyzet-karakterek">
    <w:name w:val="Lábjegyzet-karakterek"/>
    <w:rsid w:val="00366E65"/>
  </w:style>
  <w:style w:type="character" w:customStyle="1" w:styleId="Vgjegyzet-karakterek">
    <w:name w:val="Végjegyzet-karakterek"/>
    <w:rsid w:val="00366E65"/>
    <w:rPr>
      <w:vertAlign w:val="superscript"/>
    </w:rPr>
  </w:style>
  <w:style w:type="character" w:customStyle="1" w:styleId="WW-Vgjegyzet-karakterek">
    <w:name w:val="WW-Végjegyzet-karakterek"/>
    <w:rsid w:val="00366E65"/>
  </w:style>
  <w:style w:type="character" w:styleId="Vgjegyzet-hivatkozs">
    <w:name w:val="endnote reference"/>
    <w:rsid w:val="00366E65"/>
    <w:rPr>
      <w:vertAlign w:val="superscript"/>
    </w:rPr>
  </w:style>
  <w:style w:type="character" w:customStyle="1" w:styleId="WW8Num23z0">
    <w:name w:val="WW8Num23z0"/>
    <w:rsid w:val="00366E65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3"/>
      <w:w w:val="100"/>
      <w:position w:val="0"/>
      <w:sz w:val="21"/>
      <w:szCs w:val="21"/>
      <w:u w:val="none"/>
      <w:vertAlign w:val="baseline"/>
    </w:rPr>
  </w:style>
  <w:style w:type="character" w:customStyle="1" w:styleId="WW8Num23z1">
    <w:name w:val="WW8Num23z1"/>
    <w:rsid w:val="00366E65"/>
    <w:rPr>
      <w:rFonts w:cs="Times New Roman"/>
    </w:rPr>
  </w:style>
  <w:style w:type="character" w:customStyle="1" w:styleId="WW8Num38z0">
    <w:name w:val="WW8Num38z0"/>
    <w:rsid w:val="00366E65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3"/>
      <w:w w:val="100"/>
      <w:position w:val="0"/>
      <w:sz w:val="21"/>
      <w:szCs w:val="21"/>
      <w:u w:val="none"/>
      <w:vertAlign w:val="baseline"/>
    </w:rPr>
  </w:style>
  <w:style w:type="character" w:customStyle="1" w:styleId="WW8Num38z1">
    <w:name w:val="WW8Num38z1"/>
    <w:rsid w:val="00366E65"/>
    <w:rPr>
      <w:rFonts w:cs="Times New Roman"/>
    </w:rPr>
  </w:style>
  <w:style w:type="character" w:customStyle="1" w:styleId="WW8Num37z0">
    <w:name w:val="WW8Num37z0"/>
    <w:rsid w:val="00366E65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3"/>
      <w:w w:val="100"/>
      <w:position w:val="0"/>
      <w:sz w:val="21"/>
      <w:szCs w:val="21"/>
      <w:u w:val="none"/>
      <w:vertAlign w:val="baseline"/>
    </w:rPr>
  </w:style>
  <w:style w:type="character" w:customStyle="1" w:styleId="WW8Num37z2">
    <w:name w:val="WW8Num37z2"/>
    <w:rsid w:val="00366E65"/>
    <w:rPr>
      <w:rFonts w:cs="Times New Roman"/>
    </w:rPr>
  </w:style>
  <w:style w:type="character" w:customStyle="1" w:styleId="Szmozsjelek">
    <w:name w:val="Számozásjelek"/>
    <w:rsid w:val="00366E65"/>
  </w:style>
  <w:style w:type="paragraph" w:customStyle="1" w:styleId="Cmsor">
    <w:name w:val="Címsor"/>
    <w:basedOn w:val="Norml"/>
    <w:next w:val="Szvegtrzs"/>
    <w:rsid w:val="00366E65"/>
    <w:pPr>
      <w:keepNext/>
      <w:suppressAutoHyphens/>
      <w:spacing w:before="240" w:after="120" w:line="276" w:lineRule="auto"/>
    </w:pPr>
    <w:rPr>
      <w:rFonts w:ascii="Liberation Sans" w:eastAsia="WenQuanYi Micro Hei" w:hAnsi="Liberation Sans" w:cs="Lohit Hindi"/>
      <w:kern w:val="1"/>
      <w:sz w:val="28"/>
      <w:szCs w:val="28"/>
      <w:lang w:eastAsia="en-US"/>
    </w:rPr>
  </w:style>
  <w:style w:type="paragraph" w:styleId="Lista">
    <w:name w:val="List"/>
    <w:basedOn w:val="Szvegtrzs"/>
    <w:rsid w:val="00366E65"/>
    <w:pPr>
      <w:suppressAutoHyphens/>
      <w:autoSpaceDE/>
      <w:autoSpaceDN/>
      <w:adjustRightInd/>
      <w:spacing w:before="120" w:after="120" w:line="360" w:lineRule="auto"/>
      <w:ind w:firstLine="284"/>
    </w:pPr>
    <w:rPr>
      <w:rFonts w:ascii="Arial" w:eastAsia="Calibri" w:hAnsi="Arial" w:cs="Lohit Hindi"/>
      <w:kern w:val="1"/>
      <w:sz w:val="22"/>
      <w:szCs w:val="24"/>
      <w:lang w:eastAsia="en-US"/>
    </w:rPr>
  </w:style>
  <w:style w:type="paragraph" w:customStyle="1" w:styleId="Trgymutat">
    <w:name w:val="Tárgymutató"/>
    <w:basedOn w:val="Norml"/>
    <w:rsid w:val="00366E65"/>
    <w:pPr>
      <w:suppressLineNumbers/>
      <w:suppressAutoHyphens/>
      <w:spacing w:line="276" w:lineRule="auto"/>
    </w:pPr>
    <w:rPr>
      <w:rFonts w:ascii="Arial" w:eastAsia="Calibri" w:hAnsi="Arial" w:cs="Lohit Hindi"/>
      <w:kern w:val="1"/>
      <w:sz w:val="22"/>
      <w:szCs w:val="22"/>
      <w:lang w:eastAsia="en-US"/>
    </w:rPr>
  </w:style>
  <w:style w:type="paragraph" w:customStyle="1" w:styleId="Felsorols1">
    <w:name w:val="Felsorolás1"/>
    <w:basedOn w:val="Norml"/>
    <w:rsid w:val="00366E65"/>
    <w:pPr>
      <w:suppressAutoHyphens/>
      <w:spacing w:before="120" w:after="120" w:line="288" w:lineRule="auto"/>
      <w:jc w:val="both"/>
    </w:pPr>
    <w:rPr>
      <w:rFonts w:ascii="Arial" w:eastAsia="Calibri" w:hAnsi="Arial" w:cs="Calibri"/>
      <w:kern w:val="1"/>
      <w:sz w:val="22"/>
      <w:szCs w:val="22"/>
    </w:rPr>
  </w:style>
  <w:style w:type="paragraph" w:customStyle="1" w:styleId="Listaszerbekezds1">
    <w:name w:val="Listaszerű bekezdés1"/>
    <w:basedOn w:val="Norml"/>
    <w:rsid w:val="00366E65"/>
    <w:pPr>
      <w:suppressAutoHyphens/>
      <w:spacing w:line="276" w:lineRule="auto"/>
      <w:ind w:left="708"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Kpalrs1">
    <w:name w:val="Képaláírás1"/>
    <w:basedOn w:val="Norml"/>
    <w:rsid w:val="00366E65"/>
    <w:pPr>
      <w:tabs>
        <w:tab w:val="num" w:pos="284"/>
      </w:tabs>
      <w:suppressAutoHyphens/>
      <w:spacing w:line="276" w:lineRule="auto"/>
      <w:ind w:left="284" w:hanging="284"/>
      <w:jc w:val="center"/>
      <w:outlineLvl w:val="0"/>
    </w:pPr>
    <w:rPr>
      <w:rFonts w:ascii="Arial" w:eastAsia="Calibri" w:hAnsi="Arial"/>
      <w:b/>
      <w:bCs/>
      <w:kern w:val="1"/>
      <w:sz w:val="20"/>
      <w:szCs w:val="20"/>
    </w:rPr>
  </w:style>
  <w:style w:type="paragraph" w:customStyle="1" w:styleId="Felsorols21">
    <w:name w:val="Felsorolás 21"/>
    <w:basedOn w:val="Felsorols1"/>
    <w:rsid w:val="00366E65"/>
  </w:style>
  <w:style w:type="paragraph" w:customStyle="1" w:styleId="Felsorols31">
    <w:name w:val="Felsorolás 31"/>
    <w:basedOn w:val="Norml"/>
    <w:rsid w:val="00366E65"/>
    <w:pPr>
      <w:suppressAutoHyphens/>
      <w:spacing w:before="60" w:after="120" w:line="100" w:lineRule="atLeast"/>
      <w:jc w:val="both"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Kiemeltidzet1">
    <w:name w:val="Kiemelt idézet1"/>
    <w:basedOn w:val="Norml"/>
    <w:rsid w:val="00366E65"/>
    <w:pPr>
      <w:pBdr>
        <w:bottom w:val="single" w:sz="4" w:space="4" w:color="808080"/>
      </w:pBdr>
      <w:suppressAutoHyphens/>
      <w:spacing w:before="200" w:after="280" w:line="276" w:lineRule="auto"/>
      <w:ind w:left="936" w:right="936"/>
    </w:pPr>
    <w:rPr>
      <w:rFonts w:ascii="Arial" w:eastAsia="Calibri" w:hAnsi="Arial"/>
      <w:b/>
      <w:bCs/>
      <w:i/>
      <w:iCs/>
      <w:color w:val="323264"/>
      <w:kern w:val="1"/>
      <w:sz w:val="22"/>
      <w:szCs w:val="22"/>
      <w:lang w:eastAsia="en-US"/>
    </w:rPr>
  </w:style>
  <w:style w:type="paragraph" w:styleId="Hivatkozsjegyzk-fej">
    <w:name w:val="toa heading"/>
    <w:basedOn w:val="Cmsor1"/>
    <w:rsid w:val="00366E65"/>
    <w:pPr>
      <w:keepLines/>
      <w:suppressLineNumbers/>
      <w:suppressAutoHyphens/>
      <w:autoSpaceDE/>
      <w:autoSpaceDN/>
      <w:adjustRightInd/>
      <w:spacing w:before="480" w:after="480" w:line="276" w:lineRule="auto"/>
      <w:jc w:val="center"/>
    </w:pPr>
    <w:rPr>
      <w:rFonts w:eastAsia="Calibri"/>
      <w:color w:val="323264"/>
      <w:kern w:val="1"/>
      <w:sz w:val="32"/>
      <w:szCs w:val="32"/>
      <w:u w:val="none"/>
      <w:lang w:val="en-US"/>
    </w:rPr>
  </w:style>
  <w:style w:type="paragraph" w:customStyle="1" w:styleId="Buborkszveg1">
    <w:name w:val="Buborékszöveg1"/>
    <w:basedOn w:val="Norml"/>
    <w:rsid w:val="00366E65"/>
    <w:pPr>
      <w:suppressAutoHyphens/>
      <w:spacing w:line="100" w:lineRule="atLeast"/>
    </w:pPr>
    <w:rPr>
      <w:rFonts w:ascii="Tahoma" w:eastAsia="Calibri" w:hAnsi="Tahoma" w:cs="Tahoma"/>
      <w:kern w:val="1"/>
      <w:sz w:val="16"/>
      <w:szCs w:val="16"/>
      <w:lang w:eastAsia="en-US"/>
    </w:rPr>
  </w:style>
  <w:style w:type="paragraph" w:customStyle="1" w:styleId="Lbjegyzetszveg1">
    <w:name w:val="Lábjegyzetszöveg1"/>
    <w:basedOn w:val="Norml"/>
    <w:rsid w:val="00366E65"/>
    <w:pPr>
      <w:suppressAutoHyphens/>
      <w:spacing w:line="100" w:lineRule="atLeast"/>
      <w:jc w:val="both"/>
    </w:pPr>
    <w:rPr>
      <w:rFonts w:ascii="Arial" w:eastAsia="Calibri" w:hAnsi="Arial"/>
      <w:kern w:val="1"/>
      <w:sz w:val="18"/>
      <w:szCs w:val="20"/>
      <w:lang w:eastAsia="en-US"/>
    </w:rPr>
  </w:style>
  <w:style w:type="paragraph" w:customStyle="1" w:styleId="Jegyzetszveg1">
    <w:name w:val="Jegyzetszöveg1"/>
    <w:basedOn w:val="Norml"/>
    <w:rsid w:val="00366E65"/>
    <w:pPr>
      <w:suppressAutoHyphens/>
      <w:spacing w:line="100" w:lineRule="atLeast"/>
    </w:pPr>
    <w:rPr>
      <w:rFonts w:ascii="Arial" w:eastAsia="Calibri" w:hAnsi="Arial"/>
      <w:kern w:val="1"/>
      <w:sz w:val="20"/>
      <w:szCs w:val="20"/>
      <w:lang w:eastAsia="en-US"/>
    </w:rPr>
  </w:style>
  <w:style w:type="paragraph" w:customStyle="1" w:styleId="Megjegyzstrgya1">
    <w:name w:val="Megjegyzés tárgya1"/>
    <w:basedOn w:val="Jegyzetszveg1"/>
    <w:rsid w:val="00366E65"/>
    <w:rPr>
      <w:b/>
      <w:bCs/>
    </w:rPr>
  </w:style>
  <w:style w:type="paragraph" w:customStyle="1" w:styleId="Vltozat1">
    <w:name w:val="Változat1"/>
    <w:rsid w:val="00366E65"/>
    <w:pPr>
      <w:suppressAutoHyphens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Tblzattartalom">
    <w:name w:val="Táblázattartalom"/>
    <w:basedOn w:val="Norml"/>
    <w:rsid w:val="00366E65"/>
    <w:pPr>
      <w:suppressLineNumbers/>
      <w:suppressAutoHyphens/>
      <w:spacing w:line="276" w:lineRule="auto"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Tblzatfejlc">
    <w:name w:val="Táblázatfejléc"/>
    <w:basedOn w:val="Tblzattartalom"/>
    <w:rsid w:val="00366E65"/>
    <w:pPr>
      <w:jc w:val="center"/>
    </w:pPr>
    <w:rPr>
      <w:b/>
      <w:bCs/>
    </w:rPr>
  </w:style>
  <w:style w:type="paragraph" w:customStyle="1" w:styleId="Szvegtrzs1">
    <w:name w:val="Szövegtörzs1"/>
    <w:basedOn w:val="Norml"/>
    <w:rsid w:val="00366E65"/>
    <w:pPr>
      <w:widowControl w:val="0"/>
      <w:shd w:val="clear" w:color="auto" w:fill="FFFFFF"/>
      <w:suppressAutoHyphens/>
      <w:spacing w:line="212" w:lineRule="exact"/>
      <w:jc w:val="right"/>
    </w:pPr>
    <w:rPr>
      <w:rFonts w:ascii="Palatino Linotype" w:eastAsia="Palatino Linotype" w:hAnsi="Palatino Linotype" w:cs="Palatino Linotype"/>
      <w:color w:val="000000"/>
      <w:kern w:val="1"/>
      <w:sz w:val="17"/>
      <w:szCs w:val="17"/>
      <w:lang w:eastAsia="en-US"/>
    </w:rPr>
  </w:style>
  <w:style w:type="paragraph" w:customStyle="1" w:styleId="Objektumnyllal">
    <w:name w:val="Objektum nyíllal"/>
    <w:basedOn w:val="Norml"/>
    <w:rsid w:val="00366E65"/>
    <w:pPr>
      <w:suppressAutoHyphens/>
      <w:spacing w:line="276" w:lineRule="auto"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Objektumrnykkal">
    <w:name w:val="Objektum árnyékkal"/>
    <w:basedOn w:val="Norml"/>
    <w:rsid w:val="00366E65"/>
    <w:pPr>
      <w:suppressAutoHyphens/>
      <w:spacing w:line="276" w:lineRule="auto"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Kitltetlenobjektum">
    <w:name w:val="Kitöltetlen objektum"/>
    <w:basedOn w:val="Norml"/>
    <w:rsid w:val="00366E65"/>
    <w:pPr>
      <w:suppressAutoHyphens/>
      <w:spacing w:line="276" w:lineRule="auto"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Szveg">
    <w:name w:val="Szöveg"/>
    <w:basedOn w:val="Norml"/>
    <w:rsid w:val="00366E65"/>
    <w:pPr>
      <w:suppressAutoHyphens/>
      <w:spacing w:line="276" w:lineRule="auto"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Sorkizrtszvegtrzs">
    <w:name w:val="Sorkizárt szövegtörzs"/>
    <w:basedOn w:val="Norml"/>
    <w:rsid w:val="00366E65"/>
    <w:pPr>
      <w:suppressAutoHyphens/>
      <w:spacing w:line="276" w:lineRule="auto"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Elssorbehzsa">
    <w:name w:val="Els? sor behúzása"/>
    <w:basedOn w:val="Norml"/>
    <w:rsid w:val="00366E65"/>
    <w:pPr>
      <w:suppressAutoHyphens/>
      <w:spacing w:line="276" w:lineRule="auto"/>
      <w:ind w:firstLine="340"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Cm1">
    <w:name w:val="Cím1"/>
    <w:basedOn w:val="Norml"/>
    <w:rsid w:val="00366E65"/>
    <w:pPr>
      <w:suppressAutoHyphens/>
      <w:spacing w:line="276" w:lineRule="auto"/>
      <w:jc w:val="center"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Cm2">
    <w:name w:val="Cím2"/>
    <w:basedOn w:val="Norml"/>
    <w:rsid w:val="00366E65"/>
    <w:pPr>
      <w:suppressAutoHyphens/>
      <w:spacing w:before="57" w:after="57" w:line="276" w:lineRule="auto"/>
      <w:ind w:right="113"/>
      <w:jc w:val="center"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Cmsor10">
    <w:name w:val="Címsor1"/>
    <w:basedOn w:val="Norml"/>
    <w:rsid w:val="00366E65"/>
    <w:pPr>
      <w:suppressAutoHyphens/>
      <w:spacing w:before="238" w:after="119" w:line="276" w:lineRule="auto"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Cmsor20">
    <w:name w:val="Címsor2"/>
    <w:basedOn w:val="Norml"/>
    <w:rsid w:val="00366E65"/>
    <w:pPr>
      <w:suppressAutoHyphens/>
      <w:spacing w:before="238" w:after="119" w:line="276" w:lineRule="auto"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Mretvonal">
    <w:name w:val="Méretvonal"/>
    <w:basedOn w:val="Norml"/>
    <w:rsid w:val="00366E65"/>
    <w:pPr>
      <w:suppressAutoHyphens/>
      <w:spacing w:line="276" w:lineRule="auto"/>
    </w:pPr>
    <w:rPr>
      <w:rFonts w:ascii="Arial" w:eastAsia="Calibri" w:hAnsi="Arial"/>
      <w:kern w:val="1"/>
      <w:sz w:val="22"/>
      <w:szCs w:val="22"/>
      <w:lang w:eastAsia="en-US"/>
    </w:rPr>
  </w:style>
  <w:style w:type="paragraph" w:customStyle="1" w:styleId="AlaprtelmezettLTGliederung1">
    <w:name w:val="Alapértelmezett~LT~Gliederung 1"/>
    <w:rsid w:val="00366E65"/>
    <w:pPr>
      <w:widowControl w:val="0"/>
      <w:tabs>
        <w:tab w:val="left" w:pos="0"/>
        <w:tab w:val="left" w:pos="167"/>
        <w:tab w:val="left" w:pos="875"/>
        <w:tab w:val="left" w:pos="1582"/>
        <w:tab w:val="left" w:pos="2290"/>
        <w:tab w:val="left" w:pos="2997"/>
        <w:tab w:val="left" w:pos="3705"/>
        <w:tab w:val="left" w:pos="4412"/>
        <w:tab w:val="left" w:pos="5120"/>
        <w:tab w:val="left" w:pos="5827"/>
        <w:tab w:val="left" w:pos="6535"/>
        <w:tab w:val="left" w:pos="7242"/>
        <w:tab w:val="left" w:pos="7949"/>
        <w:tab w:val="left" w:pos="8657"/>
        <w:tab w:val="left" w:pos="9365"/>
        <w:tab w:val="left" w:pos="10072"/>
        <w:tab w:val="left" w:pos="10780"/>
        <w:tab w:val="left" w:pos="11487"/>
        <w:tab w:val="left" w:pos="12195"/>
        <w:tab w:val="left" w:pos="12902"/>
        <w:tab w:val="left" w:pos="13610"/>
      </w:tabs>
      <w:suppressAutoHyphens/>
      <w:autoSpaceDE w:val="0"/>
      <w:spacing w:after="285" w:line="228" w:lineRule="auto"/>
      <w:ind w:left="540" w:hanging="540"/>
    </w:pPr>
    <w:rPr>
      <w:rFonts w:ascii="WenQuanYi Micro Hei" w:eastAsia="WenQuanYi Micro Hei" w:hAnsi="WenQuanYi Micro Hei" w:cs="WenQuanYi Micro Hei"/>
      <w:color w:val="323232"/>
      <w:kern w:val="1"/>
      <w:sz w:val="64"/>
      <w:szCs w:val="64"/>
    </w:rPr>
  </w:style>
  <w:style w:type="paragraph" w:customStyle="1" w:styleId="AlaprtelmezettLTGliederung2">
    <w:name w:val="Alapértelmezett~LT~Gliederung 2"/>
    <w:basedOn w:val="AlaprtelmezettLTGliederung1"/>
    <w:rsid w:val="00366E65"/>
    <w:pPr>
      <w:tabs>
        <w:tab w:val="clear" w:pos="167"/>
        <w:tab w:val="clear" w:pos="875"/>
        <w:tab w:val="clear" w:pos="1582"/>
        <w:tab w:val="clear" w:pos="2290"/>
        <w:tab w:val="clear" w:pos="2997"/>
        <w:tab w:val="clear" w:pos="3705"/>
        <w:tab w:val="clear" w:pos="4412"/>
        <w:tab w:val="clear" w:pos="5120"/>
        <w:tab w:val="clear" w:pos="5827"/>
        <w:tab w:val="clear" w:pos="6535"/>
        <w:tab w:val="clear" w:pos="7242"/>
        <w:tab w:val="clear" w:pos="7949"/>
        <w:tab w:val="clear" w:pos="8657"/>
        <w:tab w:val="clear" w:pos="9365"/>
        <w:tab w:val="clear" w:pos="10072"/>
        <w:tab w:val="clear" w:pos="10780"/>
        <w:tab w:val="clear" w:pos="11487"/>
        <w:tab w:val="clear" w:pos="12195"/>
        <w:tab w:val="clear" w:pos="12902"/>
        <w:tab w:val="clear" w:pos="13610"/>
        <w:tab w:val="left" w:pos="-1170"/>
        <w:tab w:val="left" w:pos="-925"/>
        <w:tab w:val="left" w:pos="-218"/>
        <w:tab w:val="left" w:pos="490"/>
        <w:tab w:val="left" w:pos="1197"/>
        <w:tab w:val="left" w:pos="1904"/>
        <w:tab w:val="left" w:pos="2612"/>
        <w:tab w:val="left" w:pos="3320"/>
        <w:tab w:val="left" w:pos="4027"/>
        <w:tab w:val="left" w:pos="4735"/>
        <w:tab w:val="left" w:pos="5442"/>
        <w:tab w:val="left" w:pos="6150"/>
        <w:tab w:val="left" w:pos="6857"/>
        <w:tab w:val="left" w:pos="7565"/>
        <w:tab w:val="left" w:pos="8272"/>
        <w:tab w:val="left" w:pos="8980"/>
        <w:tab w:val="left" w:pos="9687"/>
        <w:tab w:val="left" w:pos="10395"/>
        <w:tab w:val="left" w:pos="11102"/>
        <w:tab w:val="left" w:pos="11810"/>
        <w:tab w:val="left" w:pos="12517"/>
      </w:tabs>
      <w:spacing w:after="227"/>
      <w:ind w:left="1170" w:hanging="450"/>
    </w:pPr>
    <w:rPr>
      <w:sz w:val="48"/>
      <w:szCs w:val="48"/>
    </w:rPr>
  </w:style>
  <w:style w:type="paragraph" w:customStyle="1" w:styleId="AlaprtelmezettLTGliederung3">
    <w:name w:val="Alapértelmezett~LT~Gliederung 3"/>
    <w:basedOn w:val="AlaprtelmezettLTGliederung2"/>
    <w:rsid w:val="00366E65"/>
    <w:pPr>
      <w:tabs>
        <w:tab w:val="clear" w:pos="490"/>
        <w:tab w:val="clear" w:pos="1197"/>
        <w:tab w:val="clear" w:pos="1904"/>
        <w:tab w:val="clear" w:pos="2612"/>
        <w:tab w:val="clear" w:pos="3320"/>
        <w:tab w:val="clear" w:pos="4027"/>
        <w:tab w:val="clear" w:pos="4735"/>
        <w:tab w:val="clear" w:pos="5442"/>
        <w:tab w:val="clear" w:pos="6150"/>
        <w:tab w:val="clear" w:pos="6857"/>
        <w:tab w:val="clear" w:pos="7565"/>
        <w:tab w:val="clear" w:pos="8272"/>
        <w:tab w:val="clear" w:pos="8980"/>
        <w:tab w:val="clear" w:pos="9687"/>
        <w:tab w:val="clear" w:pos="10395"/>
        <w:tab w:val="clear" w:pos="11102"/>
        <w:tab w:val="clear" w:pos="11810"/>
        <w:tab w:val="clear" w:pos="12517"/>
        <w:tab w:val="left" w:pos="-1800"/>
        <w:tab w:val="left" w:pos="-1478"/>
        <w:tab w:val="left" w:pos="-770"/>
        <w:tab w:val="left" w:pos="-63"/>
        <w:tab w:val="left" w:pos="645"/>
        <w:tab w:val="left" w:pos="1352"/>
        <w:tab w:val="left" w:pos="2060"/>
        <w:tab w:val="left" w:pos="2767"/>
        <w:tab w:val="left" w:pos="3475"/>
        <w:tab w:val="left" w:pos="4182"/>
        <w:tab w:val="left" w:pos="4890"/>
        <w:tab w:val="left" w:pos="5597"/>
        <w:tab w:val="left" w:pos="6305"/>
        <w:tab w:val="left" w:pos="7012"/>
        <w:tab w:val="left" w:pos="7720"/>
        <w:tab w:val="left" w:pos="8427"/>
        <w:tab w:val="left" w:pos="9135"/>
        <w:tab w:val="left" w:pos="9842"/>
        <w:tab w:val="left" w:pos="10550"/>
        <w:tab w:val="left" w:pos="11257"/>
        <w:tab w:val="left" w:pos="11964"/>
      </w:tabs>
      <w:spacing w:after="170"/>
      <w:ind w:left="1800" w:hanging="360"/>
    </w:pPr>
    <w:rPr>
      <w:sz w:val="40"/>
      <w:szCs w:val="40"/>
    </w:rPr>
  </w:style>
  <w:style w:type="paragraph" w:customStyle="1" w:styleId="AlaprtelmezettLTGliederung4">
    <w:name w:val="Alapértelmezett~LT~Gliederung 4"/>
    <w:basedOn w:val="AlaprtelmezettLTGliederung3"/>
    <w:rsid w:val="00366E65"/>
    <w:pPr>
      <w:tabs>
        <w:tab w:val="clear" w:pos="-1478"/>
        <w:tab w:val="clear" w:pos="-770"/>
        <w:tab w:val="clear" w:pos="-63"/>
        <w:tab w:val="clear" w:pos="645"/>
        <w:tab w:val="clear" w:pos="1352"/>
        <w:tab w:val="clear" w:pos="2060"/>
        <w:tab w:val="clear" w:pos="2767"/>
        <w:tab w:val="clear" w:pos="3475"/>
        <w:tab w:val="clear" w:pos="4182"/>
        <w:tab w:val="clear" w:pos="4890"/>
        <w:tab w:val="clear" w:pos="5597"/>
        <w:tab w:val="clear" w:pos="6305"/>
        <w:tab w:val="clear" w:pos="7012"/>
        <w:tab w:val="clear" w:pos="7720"/>
        <w:tab w:val="clear" w:pos="8427"/>
        <w:tab w:val="clear" w:pos="9135"/>
        <w:tab w:val="clear" w:pos="9842"/>
        <w:tab w:val="clear" w:pos="10550"/>
        <w:tab w:val="clear" w:pos="11257"/>
        <w:tab w:val="clear" w:pos="11964"/>
        <w:tab w:val="left" w:pos="-2520"/>
        <w:tab w:val="left" w:pos="-2210"/>
        <w:tab w:val="left" w:pos="-1503"/>
        <w:tab w:val="left" w:pos="-795"/>
        <w:tab w:val="left" w:pos="-88"/>
        <w:tab w:val="left" w:pos="620"/>
        <w:tab w:val="left" w:pos="1327"/>
        <w:tab w:val="left" w:pos="2035"/>
        <w:tab w:val="left" w:pos="2742"/>
        <w:tab w:val="left" w:pos="3450"/>
        <w:tab w:val="left" w:pos="4157"/>
        <w:tab w:val="left" w:pos="4865"/>
        <w:tab w:val="left" w:pos="5572"/>
        <w:tab w:val="left" w:pos="6280"/>
        <w:tab w:val="left" w:pos="6987"/>
        <w:tab w:val="left" w:pos="7695"/>
        <w:tab w:val="left" w:pos="8402"/>
        <w:tab w:val="left" w:pos="9110"/>
        <w:tab w:val="left" w:pos="9817"/>
        <w:tab w:val="left" w:pos="10524"/>
        <w:tab w:val="left" w:pos="11232"/>
      </w:tabs>
      <w:spacing w:after="115"/>
      <w:ind w:left="2520"/>
    </w:pPr>
  </w:style>
  <w:style w:type="paragraph" w:customStyle="1" w:styleId="AlaprtelmezettLTGliederung5">
    <w:name w:val="Alapértelmezett~LT~Gliederung 5"/>
    <w:basedOn w:val="AlaprtelmezettLTGliederung4"/>
    <w:rsid w:val="00366E65"/>
    <w:pPr>
      <w:tabs>
        <w:tab w:val="clear" w:pos="-2210"/>
        <w:tab w:val="clear" w:pos="-1503"/>
        <w:tab w:val="clear" w:pos="-795"/>
        <w:tab w:val="clear" w:pos="-88"/>
        <w:tab w:val="clear" w:pos="620"/>
        <w:tab w:val="clear" w:pos="1327"/>
        <w:tab w:val="clear" w:pos="2035"/>
        <w:tab w:val="clear" w:pos="2742"/>
        <w:tab w:val="clear" w:pos="3450"/>
        <w:tab w:val="clear" w:pos="4157"/>
        <w:tab w:val="clear" w:pos="4865"/>
        <w:tab w:val="clear" w:pos="5572"/>
        <w:tab w:val="clear" w:pos="6280"/>
        <w:tab w:val="clear" w:pos="6987"/>
        <w:tab w:val="clear" w:pos="7695"/>
        <w:tab w:val="clear" w:pos="8402"/>
        <w:tab w:val="clear" w:pos="9110"/>
        <w:tab w:val="clear" w:pos="9817"/>
        <w:tab w:val="clear" w:pos="10524"/>
        <w:tab w:val="clear" w:pos="11232"/>
        <w:tab w:val="left" w:pos="-3240"/>
        <w:tab w:val="left" w:pos="-2943"/>
        <w:tab w:val="left" w:pos="-2235"/>
        <w:tab w:val="left" w:pos="-1528"/>
        <w:tab w:val="left" w:pos="-820"/>
        <w:tab w:val="left" w:pos="-113"/>
        <w:tab w:val="left" w:pos="595"/>
        <w:tab w:val="left" w:pos="1302"/>
        <w:tab w:val="left" w:pos="2010"/>
        <w:tab w:val="left" w:pos="2717"/>
        <w:tab w:val="left" w:pos="3425"/>
        <w:tab w:val="left" w:pos="4132"/>
        <w:tab w:val="left" w:pos="4840"/>
        <w:tab w:val="left" w:pos="5547"/>
        <w:tab w:val="left" w:pos="6255"/>
        <w:tab w:val="left" w:pos="6962"/>
        <w:tab w:val="left" w:pos="7670"/>
        <w:tab w:val="left" w:pos="8377"/>
        <w:tab w:val="left" w:pos="9084"/>
        <w:tab w:val="left" w:pos="9792"/>
        <w:tab w:val="left" w:pos="10500"/>
      </w:tabs>
      <w:spacing w:after="57"/>
      <w:ind w:left="3240"/>
    </w:pPr>
  </w:style>
  <w:style w:type="paragraph" w:customStyle="1" w:styleId="AlaprtelmezettLTGliederung6">
    <w:name w:val="Alapértelmezett~LT~Gliederung 6"/>
    <w:basedOn w:val="AlaprtelmezettLTGliederung5"/>
    <w:rsid w:val="00366E65"/>
  </w:style>
  <w:style w:type="paragraph" w:customStyle="1" w:styleId="AlaprtelmezettLTGliederung7">
    <w:name w:val="Alapértelmezett~LT~Gliederung 7"/>
    <w:basedOn w:val="AlaprtelmezettLTGliederung6"/>
    <w:rsid w:val="00366E65"/>
  </w:style>
  <w:style w:type="paragraph" w:customStyle="1" w:styleId="AlaprtelmezettLTGliederung8">
    <w:name w:val="Alapértelmezett~LT~Gliederung 8"/>
    <w:basedOn w:val="AlaprtelmezettLTGliederung7"/>
    <w:rsid w:val="00366E65"/>
  </w:style>
  <w:style w:type="paragraph" w:customStyle="1" w:styleId="AlaprtelmezettLTGliederung9">
    <w:name w:val="Alapértelmezett~LT~Gliederung 9"/>
    <w:basedOn w:val="AlaprtelmezettLTGliederung8"/>
    <w:rsid w:val="00366E65"/>
  </w:style>
  <w:style w:type="paragraph" w:customStyle="1" w:styleId="AlaprtelmezettLTTitel">
    <w:name w:val="Alapértelmezett~LT~Titel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AlaprtelmezettLTUntertitel">
    <w:name w:val="Alapértelmezett~LT~Untertitel"/>
    <w:rsid w:val="00366E65"/>
    <w:pPr>
      <w:widowControl w:val="0"/>
      <w:tabs>
        <w:tab w:val="left" w:pos="0"/>
        <w:tab w:val="left" w:pos="167"/>
        <w:tab w:val="left" w:pos="875"/>
        <w:tab w:val="left" w:pos="1582"/>
        <w:tab w:val="left" w:pos="2290"/>
        <w:tab w:val="left" w:pos="2997"/>
        <w:tab w:val="left" w:pos="3705"/>
        <w:tab w:val="left" w:pos="4412"/>
        <w:tab w:val="left" w:pos="5120"/>
        <w:tab w:val="left" w:pos="5827"/>
        <w:tab w:val="left" w:pos="6535"/>
        <w:tab w:val="left" w:pos="7242"/>
        <w:tab w:val="left" w:pos="7949"/>
        <w:tab w:val="left" w:pos="8657"/>
        <w:tab w:val="left" w:pos="9365"/>
        <w:tab w:val="left" w:pos="10072"/>
        <w:tab w:val="left" w:pos="10780"/>
        <w:tab w:val="left" w:pos="11487"/>
        <w:tab w:val="left" w:pos="12195"/>
        <w:tab w:val="left" w:pos="12902"/>
        <w:tab w:val="left" w:pos="13610"/>
      </w:tabs>
      <w:suppressAutoHyphens/>
      <w:autoSpaceDE w:val="0"/>
      <w:spacing w:line="216" w:lineRule="auto"/>
      <w:ind w:left="540" w:hanging="540"/>
      <w:jc w:val="center"/>
    </w:pPr>
    <w:rPr>
      <w:rFonts w:ascii="WenQuanYi Micro Hei" w:eastAsia="WenQuanYi Micro Hei" w:hAnsi="WenQuanYi Micro Hei" w:cs="WenQuanYi Micro Hei"/>
      <w:color w:val="000000"/>
      <w:kern w:val="1"/>
      <w:sz w:val="64"/>
      <w:szCs w:val="64"/>
    </w:rPr>
  </w:style>
  <w:style w:type="paragraph" w:customStyle="1" w:styleId="AlaprtelmezettLTNotizen">
    <w:name w:val="Alapértelmezett~LT~Notizen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before="90"/>
    </w:pPr>
    <w:rPr>
      <w:rFonts w:ascii="Lohit Hindi" w:eastAsia="Lohit Hindi" w:hAnsi="Lohit Hindi" w:cs="Lohit Hindi"/>
      <w:color w:val="000000"/>
      <w:kern w:val="1"/>
      <w:sz w:val="24"/>
      <w:szCs w:val="24"/>
    </w:rPr>
  </w:style>
  <w:style w:type="paragraph" w:customStyle="1" w:styleId="AlaprtelmezettLTHintergrundobjekte">
    <w:name w:val="Alapértelmezett~LT~Hintergrundobjekte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000000"/>
      <w:kern w:val="1"/>
      <w:sz w:val="36"/>
      <w:szCs w:val="36"/>
    </w:rPr>
  </w:style>
  <w:style w:type="paragraph" w:customStyle="1" w:styleId="AlaprtelmezettLTHintergrund">
    <w:name w:val="Alapértelmezett~LT~Hintergrund"/>
    <w:rsid w:val="00366E65"/>
    <w:pPr>
      <w:widowControl w:val="0"/>
      <w:suppressAutoHyphens/>
      <w:autoSpaceDE w:val="0"/>
      <w:jc w:val="center"/>
    </w:pPr>
    <w:rPr>
      <w:rFonts w:ascii="Calibri" w:eastAsia="Calibri" w:hAnsi="Calibri"/>
      <w:kern w:val="1"/>
    </w:rPr>
  </w:style>
  <w:style w:type="paragraph" w:customStyle="1" w:styleId="default">
    <w:name w:val="default"/>
    <w:rsid w:val="00366E65"/>
    <w:pPr>
      <w:widowControl w:val="0"/>
      <w:suppressAutoHyphens/>
      <w:autoSpaceDE w:val="0"/>
      <w:spacing w:line="200" w:lineRule="atLeast"/>
    </w:pPr>
    <w:rPr>
      <w:rFonts w:ascii="Lohit Hindi" w:eastAsia="Lohit Hindi" w:hAnsi="Lohit Hindi" w:cs="Lohit Hindi"/>
      <w:kern w:val="1"/>
      <w:sz w:val="36"/>
      <w:szCs w:val="36"/>
    </w:rPr>
  </w:style>
  <w:style w:type="paragraph" w:customStyle="1" w:styleId="gray1">
    <w:name w:val="gray1"/>
    <w:basedOn w:val="default"/>
    <w:rsid w:val="00366E65"/>
  </w:style>
  <w:style w:type="paragraph" w:customStyle="1" w:styleId="gray2">
    <w:name w:val="gray2"/>
    <w:basedOn w:val="default"/>
    <w:rsid w:val="00366E65"/>
  </w:style>
  <w:style w:type="paragraph" w:customStyle="1" w:styleId="gray3">
    <w:name w:val="gray3"/>
    <w:basedOn w:val="default"/>
    <w:rsid w:val="00366E65"/>
  </w:style>
  <w:style w:type="paragraph" w:customStyle="1" w:styleId="bw1">
    <w:name w:val="bw1"/>
    <w:basedOn w:val="default"/>
    <w:rsid w:val="00366E65"/>
  </w:style>
  <w:style w:type="paragraph" w:customStyle="1" w:styleId="bw2">
    <w:name w:val="bw2"/>
    <w:basedOn w:val="default"/>
    <w:rsid w:val="00366E65"/>
  </w:style>
  <w:style w:type="paragraph" w:customStyle="1" w:styleId="bw3">
    <w:name w:val="bw3"/>
    <w:basedOn w:val="default"/>
    <w:rsid w:val="00366E65"/>
  </w:style>
  <w:style w:type="paragraph" w:customStyle="1" w:styleId="orange1">
    <w:name w:val="orange1"/>
    <w:basedOn w:val="default"/>
    <w:rsid w:val="00366E65"/>
  </w:style>
  <w:style w:type="paragraph" w:customStyle="1" w:styleId="orange2">
    <w:name w:val="orange2"/>
    <w:basedOn w:val="default"/>
    <w:rsid w:val="00366E65"/>
  </w:style>
  <w:style w:type="paragraph" w:customStyle="1" w:styleId="orange3">
    <w:name w:val="orange3"/>
    <w:basedOn w:val="default"/>
    <w:rsid w:val="00366E65"/>
  </w:style>
  <w:style w:type="paragraph" w:customStyle="1" w:styleId="turquise1">
    <w:name w:val="turquise1"/>
    <w:basedOn w:val="default"/>
    <w:rsid w:val="00366E65"/>
  </w:style>
  <w:style w:type="paragraph" w:customStyle="1" w:styleId="turquise2">
    <w:name w:val="turquise2"/>
    <w:basedOn w:val="default"/>
    <w:rsid w:val="00366E65"/>
  </w:style>
  <w:style w:type="paragraph" w:customStyle="1" w:styleId="turquise3">
    <w:name w:val="turquise3"/>
    <w:basedOn w:val="default"/>
    <w:rsid w:val="00366E65"/>
  </w:style>
  <w:style w:type="paragraph" w:customStyle="1" w:styleId="blue1">
    <w:name w:val="blue1"/>
    <w:basedOn w:val="default"/>
    <w:rsid w:val="00366E65"/>
  </w:style>
  <w:style w:type="paragraph" w:customStyle="1" w:styleId="blue2">
    <w:name w:val="blue2"/>
    <w:basedOn w:val="default"/>
    <w:rsid w:val="00366E65"/>
  </w:style>
  <w:style w:type="paragraph" w:customStyle="1" w:styleId="blue3">
    <w:name w:val="blue3"/>
    <w:basedOn w:val="default"/>
    <w:rsid w:val="00366E65"/>
  </w:style>
  <w:style w:type="paragraph" w:customStyle="1" w:styleId="sun1">
    <w:name w:val="sun1"/>
    <w:basedOn w:val="default"/>
    <w:rsid w:val="00366E65"/>
  </w:style>
  <w:style w:type="paragraph" w:customStyle="1" w:styleId="sun2">
    <w:name w:val="sun2"/>
    <w:basedOn w:val="default"/>
    <w:rsid w:val="00366E65"/>
  </w:style>
  <w:style w:type="paragraph" w:customStyle="1" w:styleId="sun3">
    <w:name w:val="sun3"/>
    <w:basedOn w:val="default"/>
    <w:rsid w:val="00366E65"/>
  </w:style>
  <w:style w:type="paragraph" w:customStyle="1" w:styleId="earth1">
    <w:name w:val="earth1"/>
    <w:basedOn w:val="default"/>
    <w:rsid w:val="00366E65"/>
  </w:style>
  <w:style w:type="paragraph" w:customStyle="1" w:styleId="earth2">
    <w:name w:val="earth2"/>
    <w:basedOn w:val="default"/>
    <w:rsid w:val="00366E65"/>
  </w:style>
  <w:style w:type="paragraph" w:customStyle="1" w:styleId="earth3">
    <w:name w:val="earth3"/>
    <w:basedOn w:val="default"/>
    <w:rsid w:val="00366E65"/>
  </w:style>
  <w:style w:type="paragraph" w:customStyle="1" w:styleId="green1">
    <w:name w:val="green1"/>
    <w:basedOn w:val="default"/>
    <w:rsid w:val="00366E65"/>
  </w:style>
  <w:style w:type="paragraph" w:customStyle="1" w:styleId="green2">
    <w:name w:val="green2"/>
    <w:basedOn w:val="default"/>
    <w:rsid w:val="00366E65"/>
  </w:style>
  <w:style w:type="paragraph" w:customStyle="1" w:styleId="green3">
    <w:name w:val="green3"/>
    <w:basedOn w:val="default"/>
    <w:rsid w:val="00366E65"/>
  </w:style>
  <w:style w:type="paragraph" w:customStyle="1" w:styleId="seetang1">
    <w:name w:val="seetang1"/>
    <w:basedOn w:val="default"/>
    <w:rsid w:val="00366E65"/>
  </w:style>
  <w:style w:type="paragraph" w:customStyle="1" w:styleId="seetang2">
    <w:name w:val="seetang2"/>
    <w:basedOn w:val="default"/>
    <w:rsid w:val="00366E65"/>
  </w:style>
  <w:style w:type="paragraph" w:customStyle="1" w:styleId="seetang3">
    <w:name w:val="seetang3"/>
    <w:basedOn w:val="default"/>
    <w:rsid w:val="00366E65"/>
  </w:style>
  <w:style w:type="paragraph" w:customStyle="1" w:styleId="lightblue1">
    <w:name w:val="lightblue1"/>
    <w:basedOn w:val="default"/>
    <w:rsid w:val="00366E65"/>
  </w:style>
  <w:style w:type="paragraph" w:customStyle="1" w:styleId="lightblue2">
    <w:name w:val="lightblue2"/>
    <w:basedOn w:val="default"/>
    <w:rsid w:val="00366E65"/>
  </w:style>
  <w:style w:type="paragraph" w:customStyle="1" w:styleId="lightblue3">
    <w:name w:val="lightblue3"/>
    <w:basedOn w:val="default"/>
    <w:rsid w:val="00366E65"/>
  </w:style>
  <w:style w:type="paragraph" w:customStyle="1" w:styleId="yellow1">
    <w:name w:val="yellow1"/>
    <w:basedOn w:val="default"/>
    <w:rsid w:val="00366E65"/>
  </w:style>
  <w:style w:type="paragraph" w:customStyle="1" w:styleId="yellow2">
    <w:name w:val="yellow2"/>
    <w:basedOn w:val="default"/>
    <w:rsid w:val="00366E65"/>
  </w:style>
  <w:style w:type="paragraph" w:customStyle="1" w:styleId="yellow3">
    <w:name w:val="yellow3"/>
    <w:basedOn w:val="default"/>
    <w:rsid w:val="00366E65"/>
  </w:style>
  <w:style w:type="paragraph" w:customStyle="1" w:styleId="WW-Cm">
    <w:name w:val="WW-Cím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Httrobjektumok">
    <w:name w:val="Háttérobjektumok"/>
    <w:rsid w:val="00366E65"/>
    <w:pPr>
      <w:widowControl w:val="0"/>
      <w:suppressAutoHyphens/>
      <w:autoSpaceDE w:val="0"/>
    </w:pPr>
    <w:rPr>
      <w:rFonts w:ascii="Calibri" w:eastAsia="Calibri" w:hAnsi="Calibri"/>
      <w:kern w:val="1"/>
    </w:rPr>
  </w:style>
  <w:style w:type="paragraph" w:customStyle="1" w:styleId="Httr">
    <w:name w:val="Háttér"/>
    <w:rsid w:val="00366E65"/>
    <w:pPr>
      <w:widowControl w:val="0"/>
      <w:suppressAutoHyphens/>
      <w:autoSpaceDE w:val="0"/>
      <w:jc w:val="center"/>
    </w:pPr>
    <w:rPr>
      <w:rFonts w:ascii="Calibri" w:eastAsia="Calibri" w:hAnsi="Calibri"/>
      <w:kern w:val="1"/>
    </w:rPr>
  </w:style>
  <w:style w:type="paragraph" w:customStyle="1" w:styleId="Jegyzetek">
    <w:name w:val="Jegyzetek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before="90"/>
    </w:pPr>
    <w:rPr>
      <w:rFonts w:ascii="Lohit Hindi" w:eastAsia="Lohit Hindi" w:hAnsi="Lohit Hindi" w:cs="Lohit Hindi"/>
      <w:color w:val="000000"/>
      <w:kern w:val="1"/>
      <w:sz w:val="24"/>
      <w:szCs w:val="24"/>
    </w:rPr>
  </w:style>
  <w:style w:type="paragraph" w:customStyle="1" w:styleId="Vzlat1">
    <w:name w:val="Vázlat 1"/>
    <w:rsid w:val="00366E65"/>
    <w:pPr>
      <w:widowControl w:val="0"/>
      <w:tabs>
        <w:tab w:val="left" w:pos="0"/>
        <w:tab w:val="left" w:pos="167"/>
        <w:tab w:val="left" w:pos="875"/>
        <w:tab w:val="left" w:pos="1582"/>
        <w:tab w:val="left" w:pos="2290"/>
        <w:tab w:val="left" w:pos="2997"/>
        <w:tab w:val="left" w:pos="3705"/>
        <w:tab w:val="left" w:pos="4412"/>
        <w:tab w:val="left" w:pos="5120"/>
        <w:tab w:val="left" w:pos="5827"/>
        <w:tab w:val="left" w:pos="6535"/>
        <w:tab w:val="left" w:pos="7242"/>
        <w:tab w:val="left" w:pos="7949"/>
        <w:tab w:val="left" w:pos="8657"/>
        <w:tab w:val="left" w:pos="9365"/>
        <w:tab w:val="left" w:pos="10072"/>
        <w:tab w:val="left" w:pos="10780"/>
        <w:tab w:val="left" w:pos="11487"/>
        <w:tab w:val="left" w:pos="12195"/>
        <w:tab w:val="left" w:pos="12902"/>
        <w:tab w:val="left" w:pos="13610"/>
      </w:tabs>
      <w:suppressAutoHyphens/>
      <w:autoSpaceDE w:val="0"/>
      <w:spacing w:after="285" w:line="228" w:lineRule="auto"/>
      <w:ind w:left="540" w:hanging="540"/>
    </w:pPr>
    <w:rPr>
      <w:rFonts w:ascii="WenQuanYi Micro Hei" w:eastAsia="WenQuanYi Micro Hei" w:hAnsi="WenQuanYi Micro Hei" w:cs="WenQuanYi Micro Hei"/>
      <w:color w:val="323232"/>
      <w:kern w:val="1"/>
      <w:sz w:val="64"/>
      <w:szCs w:val="64"/>
    </w:rPr>
  </w:style>
  <w:style w:type="paragraph" w:customStyle="1" w:styleId="Vzlat2">
    <w:name w:val="Vázlat 2"/>
    <w:basedOn w:val="Vzlat1"/>
    <w:rsid w:val="00366E65"/>
    <w:pPr>
      <w:tabs>
        <w:tab w:val="clear" w:pos="167"/>
        <w:tab w:val="clear" w:pos="875"/>
        <w:tab w:val="clear" w:pos="1582"/>
        <w:tab w:val="clear" w:pos="2290"/>
        <w:tab w:val="clear" w:pos="2997"/>
        <w:tab w:val="clear" w:pos="3705"/>
        <w:tab w:val="clear" w:pos="4412"/>
        <w:tab w:val="clear" w:pos="5120"/>
        <w:tab w:val="clear" w:pos="5827"/>
        <w:tab w:val="clear" w:pos="6535"/>
        <w:tab w:val="clear" w:pos="7242"/>
        <w:tab w:val="clear" w:pos="7949"/>
        <w:tab w:val="clear" w:pos="8657"/>
        <w:tab w:val="clear" w:pos="9365"/>
        <w:tab w:val="clear" w:pos="10072"/>
        <w:tab w:val="clear" w:pos="10780"/>
        <w:tab w:val="clear" w:pos="11487"/>
        <w:tab w:val="clear" w:pos="12195"/>
        <w:tab w:val="clear" w:pos="12902"/>
        <w:tab w:val="clear" w:pos="13610"/>
        <w:tab w:val="left" w:pos="-1170"/>
        <w:tab w:val="left" w:pos="-925"/>
        <w:tab w:val="left" w:pos="-218"/>
        <w:tab w:val="left" w:pos="490"/>
        <w:tab w:val="left" w:pos="1197"/>
        <w:tab w:val="left" w:pos="1904"/>
        <w:tab w:val="left" w:pos="2612"/>
        <w:tab w:val="left" w:pos="3320"/>
        <w:tab w:val="left" w:pos="4027"/>
        <w:tab w:val="left" w:pos="4735"/>
        <w:tab w:val="left" w:pos="5442"/>
        <w:tab w:val="left" w:pos="6150"/>
        <w:tab w:val="left" w:pos="6857"/>
        <w:tab w:val="left" w:pos="7565"/>
        <w:tab w:val="left" w:pos="8272"/>
        <w:tab w:val="left" w:pos="8980"/>
        <w:tab w:val="left" w:pos="9687"/>
        <w:tab w:val="left" w:pos="10395"/>
        <w:tab w:val="left" w:pos="11102"/>
        <w:tab w:val="left" w:pos="11810"/>
        <w:tab w:val="left" w:pos="12517"/>
      </w:tabs>
      <w:spacing w:after="227"/>
      <w:ind w:left="1170" w:hanging="450"/>
    </w:pPr>
    <w:rPr>
      <w:sz w:val="48"/>
      <w:szCs w:val="48"/>
    </w:rPr>
  </w:style>
  <w:style w:type="paragraph" w:customStyle="1" w:styleId="Vzlat3">
    <w:name w:val="Vázlat 3"/>
    <w:basedOn w:val="Vzlat2"/>
    <w:rsid w:val="00366E65"/>
    <w:pPr>
      <w:tabs>
        <w:tab w:val="clear" w:pos="490"/>
        <w:tab w:val="clear" w:pos="1197"/>
        <w:tab w:val="clear" w:pos="1904"/>
        <w:tab w:val="clear" w:pos="2612"/>
        <w:tab w:val="clear" w:pos="3320"/>
        <w:tab w:val="clear" w:pos="4027"/>
        <w:tab w:val="clear" w:pos="4735"/>
        <w:tab w:val="clear" w:pos="5442"/>
        <w:tab w:val="clear" w:pos="6150"/>
        <w:tab w:val="clear" w:pos="6857"/>
        <w:tab w:val="clear" w:pos="7565"/>
        <w:tab w:val="clear" w:pos="8272"/>
        <w:tab w:val="clear" w:pos="8980"/>
        <w:tab w:val="clear" w:pos="9687"/>
        <w:tab w:val="clear" w:pos="10395"/>
        <w:tab w:val="clear" w:pos="11102"/>
        <w:tab w:val="clear" w:pos="11810"/>
        <w:tab w:val="clear" w:pos="12517"/>
        <w:tab w:val="left" w:pos="-1800"/>
        <w:tab w:val="left" w:pos="-1478"/>
        <w:tab w:val="left" w:pos="-770"/>
        <w:tab w:val="left" w:pos="-63"/>
        <w:tab w:val="left" w:pos="645"/>
        <w:tab w:val="left" w:pos="1352"/>
        <w:tab w:val="left" w:pos="2060"/>
        <w:tab w:val="left" w:pos="2767"/>
        <w:tab w:val="left" w:pos="3475"/>
        <w:tab w:val="left" w:pos="4182"/>
        <w:tab w:val="left" w:pos="4890"/>
        <w:tab w:val="left" w:pos="5597"/>
        <w:tab w:val="left" w:pos="6305"/>
        <w:tab w:val="left" w:pos="7012"/>
        <w:tab w:val="left" w:pos="7720"/>
        <w:tab w:val="left" w:pos="8427"/>
        <w:tab w:val="left" w:pos="9135"/>
        <w:tab w:val="left" w:pos="9842"/>
        <w:tab w:val="left" w:pos="10550"/>
        <w:tab w:val="left" w:pos="11257"/>
        <w:tab w:val="left" w:pos="11964"/>
      </w:tabs>
      <w:spacing w:after="170"/>
      <w:ind w:left="1800" w:hanging="360"/>
    </w:pPr>
    <w:rPr>
      <w:sz w:val="40"/>
      <w:szCs w:val="40"/>
    </w:rPr>
  </w:style>
  <w:style w:type="paragraph" w:customStyle="1" w:styleId="Vzlat4">
    <w:name w:val="Vázlat 4"/>
    <w:basedOn w:val="Vzlat3"/>
    <w:rsid w:val="00366E65"/>
    <w:pPr>
      <w:tabs>
        <w:tab w:val="clear" w:pos="-1478"/>
        <w:tab w:val="clear" w:pos="-770"/>
        <w:tab w:val="clear" w:pos="-63"/>
        <w:tab w:val="clear" w:pos="645"/>
        <w:tab w:val="clear" w:pos="1352"/>
        <w:tab w:val="clear" w:pos="2060"/>
        <w:tab w:val="clear" w:pos="2767"/>
        <w:tab w:val="clear" w:pos="3475"/>
        <w:tab w:val="clear" w:pos="4182"/>
        <w:tab w:val="clear" w:pos="4890"/>
        <w:tab w:val="clear" w:pos="5597"/>
        <w:tab w:val="clear" w:pos="6305"/>
        <w:tab w:val="clear" w:pos="7012"/>
        <w:tab w:val="clear" w:pos="7720"/>
        <w:tab w:val="clear" w:pos="8427"/>
        <w:tab w:val="clear" w:pos="9135"/>
        <w:tab w:val="clear" w:pos="9842"/>
        <w:tab w:val="clear" w:pos="10550"/>
        <w:tab w:val="clear" w:pos="11257"/>
        <w:tab w:val="clear" w:pos="11964"/>
        <w:tab w:val="left" w:pos="-2520"/>
        <w:tab w:val="left" w:pos="-2210"/>
        <w:tab w:val="left" w:pos="-1503"/>
        <w:tab w:val="left" w:pos="-795"/>
        <w:tab w:val="left" w:pos="-88"/>
        <w:tab w:val="left" w:pos="620"/>
        <w:tab w:val="left" w:pos="1327"/>
        <w:tab w:val="left" w:pos="2035"/>
        <w:tab w:val="left" w:pos="2742"/>
        <w:tab w:val="left" w:pos="3450"/>
        <w:tab w:val="left" w:pos="4157"/>
        <w:tab w:val="left" w:pos="4865"/>
        <w:tab w:val="left" w:pos="5572"/>
        <w:tab w:val="left" w:pos="6280"/>
        <w:tab w:val="left" w:pos="6987"/>
        <w:tab w:val="left" w:pos="7695"/>
        <w:tab w:val="left" w:pos="8402"/>
        <w:tab w:val="left" w:pos="9110"/>
        <w:tab w:val="left" w:pos="9817"/>
        <w:tab w:val="left" w:pos="10524"/>
        <w:tab w:val="left" w:pos="11232"/>
      </w:tabs>
      <w:spacing w:after="115"/>
      <w:ind w:left="2520"/>
    </w:pPr>
  </w:style>
  <w:style w:type="paragraph" w:customStyle="1" w:styleId="Vzlat5">
    <w:name w:val="Vázlat 5"/>
    <w:basedOn w:val="Vzlat4"/>
    <w:rsid w:val="00366E65"/>
    <w:pPr>
      <w:tabs>
        <w:tab w:val="clear" w:pos="-2210"/>
        <w:tab w:val="clear" w:pos="-1503"/>
        <w:tab w:val="clear" w:pos="-795"/>
        <w:tab w:val="clear" w:pos="-88"/>
        <w:tab w:val="clear" w:pos="620"/>
        <w:tab w:val="clear" w:pos="1327"/>
        <w:tab w:val="clear" w:pos="2035"/>
        <w:tab w:val="clear" w:pos="2742"/>
        <w:tab w:val="clear" w:pos="3450"/>
        <w:tab w:val="clear" w:pos="4157"/>
        <w:tab w:val="clear" w:pos="4865"/>
        <w:tab w:val="clear" w:pos="5572"/>
        <w:tab w:val="clear" w:pos="6280"/>
        <w:tab w:val="clear" w:pos="6987"/>
        <w:tab w:val="clear" w:pos="7695"/>
        <w:tab w:val="clear" w:pos="8402"/>
        <w:tab w:val="clear" w:pos="9110"/>
        <w:tab w:val="clear" w:pos="9817"/>
        <w:tab w:val="clear" w:pos="10524"/>
        <w:tab w:val="clear" w:pos="11232"/>
        <w:tab w:val="left" w:pos="-3240"/>
        <w:tab w:val="left" w:pos="-2943"/>
        <w:tab w:val="left" w:pos="-2235"/>
        <w:tab w:val="left" w:pos="-1528"/>
        <w:tab w:val="left" w:pos="-820"/>
        <w:tab w:val="left" w:pos="-113"/>
        <w:tab w:val="left" w:pos="595"/>
        <w:tab w:val="left" w:pos="1302"/>
        <w:tab w:val="left" w:pos="2010"/>
        <w:tab w:val="left" w:pos="2717"/>
        <w:tab w:val="left" w:pos="3425"/>
        <w:tab w:val="left" w:pos="4132"/>
        <w:tab w:val="left" w:pos="4840"/>
        <w:tab w:val="left" w:pos="5547"/>
        <w:tab w:val="left" w:pos="6255"/>
        <w:tab w:val="left" w:pos="6962"/>
        <w:tab w:val="left" w:pos="7670"/>
        <w:tab w:val="left" w:pos="8377"/>
        <w:tab w:val="left" w:pos="9084"/>
        <w:tab w:val="left" w:pos="9792"/>
        <w:tab w:val="left" w:pos="10500"/>
      </w:tabs>
      <w:spacing w:after="57"/>
      <w:ind w:left="3240"/>
    </w:pPr>
  </w:style>
  <w:style w:type="paragraph" w:customStyle="1" w:styleId="Vzlat6">
    <w:name w:val="Vázlat 6"/>
    <w:basedOn w:val="Vzlat5"/>
    <w:rsid w:val="00366E65"/>
  </w:style>
  <w:style w:type="paragraph" w:customStyle="1" w:styleId="Vzlat7">
    <w:name w:val="Vázlat 7"/>
    <w:basedOn w:val="Vzlat6"/>
    <w:rsid w:val="00366E65"/>
  </w:style>
  <w:style w:type="paragraph" w:customStyle="1" w:styleId="Vzlat8">
    <w:name w:val="Vázlat 8"/>
    <w:basedOn w:val="Vzlat7"/>
    <w:rsid w:val="00366E65"/>
  </w:style>
  <w:style w:type="paragraph" w:customStyle="1" w:styleId="Vzlat9">
    <w:name w:val="Vázlat 9"/>
    <w:basedOn w:val="Vzlat8"/>
    <w:rsid w:val="00366E65"/>
  </w:style>
  <w:style w:type="paragraph" w:customStyle="1" w:styleId="Cm1LTGliederung1">
    <w:name w:val="Cím1~LT~Gliederung 1"/>
    <w:rsid w:val="00366E65"/>
    <w:pPr>
      <w:widowControl w:val="0"/>
      <w:tabs>
        <w:tab w:val="left" w:pos="0"/>
        <w:tab w:val="left" w:pos="167"/>
        <w:tab w:val="left" w:pos="875"/>
        <w:tab w:val="left" w:pos="1582"/>
        <w:tab w:val="left" w:pos="2290"/>
        <w:tab w:val="left" w:pos="2997"/>
        <w:tab w:val="left" w:pos="3705"/>
        <w:tab w:val="left" w:pos="4412"/>
        <w:tab w:val="left" w:pos="5120"/>
        <w:tab w:val="left" w:pos="5827"/>
        <w:tab w:val="left" w:pos="6535"/>
        <w:tab w:val="left" w:pos="7242"/>
        <w:tab w:val="left" w:pos="7949"/>
        <w:tab w:val="left" w:pos="8657"/>
        <w:tab w:val="left" w:pos="9365"/>
        <w:tab w:val="left" w:pos="10072"/>
        <w:tab w:val="left" w:pos="10780"/>
        <w:tab w:val="left" w:pos="11487"/>
        <w:tab w:val="left" w:pos="12195"/>
        <w:tab w:val="left" w:pos="12902"/>
        <w:tab w:val="left" w:pos="13610"/>
      </w:tabs>
      <w:suppressAutoHyphens/>
      <w:autoSpaceDE w:val="0"/>
      <w:spacing w:after="285" w:line="228" w:lineRule="auto"/>
      <w:ind w:left="540" w:hanging="540"/>
    </w:pPr>
    <w:rPr>
      <w:rFonts w:ascii="WenQuanYi Micro Hei" w:eastAsia="WenQuanYi Micro Hei" w:hAnsi="WenQuanYi Micro Hei" w:cs="WenQuanYi Micro Hei"/>
      <w:color w:val="323232"/>
      <w:kern w:val="1"/>
      <w:sz w:val="64"/>
      <w:szCs w:val="64"/>
    </w:rPr>
  </w:style>
  <w:style w:type="paragraph" w:customStyle="1" w:styleId="Cm1LTGliederung2">
    <w:name w:val="Cím1~LT~Gliederung 2"/>
    <w:basedOn w:val="Cm1LTGliederung1"/>
    <w:rsid w:val="00366E65"/>
    <w:pPr>
      <w:tabs>
        <w:tab w:val="clear" w:pos="167"/>
        <w:tab w:val="clear" w:pos="875"/>
        <w:tab w:val="clear" w:pos="1582"/>
        <w:tab w:val="clear" w:pos="2290"/>
        <w:tab w:val="clear" w:pos="2997"/>
        <w:tab w:val="clear" w:pos="3705"/>
        <w:tab w:val="clear" w:pos="4412"/>
        <w:tab w:val="clear" w:pos="5120"/>
        <w:tab w:val="clear" w:pos="5827"/>
        <w:tab w:val="clear" w:pos="6535"/>
        <w:tab w:val="clear" w:pos="7242"/>
        <w:tab w:val="clear" w:pos="7949"/>
        <w:tab w:val="clear" w:pos="8657"/>
        <w:tab w:val="clear" w:pos="9365"/>
        <w:tab w:val="clear" w:pos="10072"/>
        <w:tab w:val="clear" w:pos="10780"/>
        <w:tab w:val="clear" w:pos="11487"/>
        <w:tab w:val="clear" w:pos="12195"/>
        <w:tab w:val="clear" w:pos="12902"/>
        <w:tab w:val="clear" w:pos="13610"/>
        <w:tab w:val="left" w:pos="-1170"/>
        <w:tab w:val="left" w:pos="-925"/>
        <w:tab w:val="left" w:pos="-218"/>
        <w:tab w:val="left" w:pos="490"/>
        <w:tab w:val="left" w:pos="1197"/>
        <w:tab w:val="left" w:pos="1904"/>
        <w:tab w:val="left" w:pos="2612"/>
        <w:tab w:val="left" w:pos="3320"/>
        <w:tab w:val="left" w:pos="4027"/>
        <w:tab w:val="left" w:pos="4735"/>
        <w:tab w:val="left" w:pos="5442"/>
        <w:tab w:val="left" w:pos="6150"/>
        <w:tab w:val="left" w:pos="6857"/>
        <w:tab w:val="left" w:pos="7565"/>
        <w:tab w:val="left" w:pos="8272"/>
        <w:tab w:val="left" w:pos="8980"/>
        <w:tab w:val="left" w:pos="9687"/>
        <w:tab w:val="left" w:pos="10395"/>
        <w:tab w:val="left" w:pos="11102"/>
        <w:tab w:val="left" w:pos="11810"/>
        <w:tab w:val="left" w:pos="12517"/>
      </w:tabs>
      <w:spacing w:after="227"/>
      <w:ind w:left="1170" w:hanging="450"/>
    </w:pPr>
    <w:rPr>
      <w:sz w:val="48"/>
      <w:szCs w:val="48"/>
    </w:rPr>
  </w:style>
  <w:style w:type="paragraph" w:customStyle="1" w:styleId="Cm1LTGliederung3">
    <w:name w:val="Cím1~LT~Gliederung 3"/>
    <w:basedOn w:val="Cm1LTGliederung2"/>
    <w:rsid w:val="00366E65"/>
    <w:pPr>
      <w:tabs>
        <w:tab w:val="clear" w:pos="490"/>
        <w:tab w:val="clear" w:pos="1197"/>
        <w:tab w:val="clear" w:pos="1904"/>
        <w:tab w:val="clear" w:pos="2612"/>
        <w:tab w:val="clear" w:pos="3320"/>
        <w:tab w:val="clear" w:pos="4027"/>
        <w:tab w:val="clear" w:pos="4735"/>
        <w:tab w:val="clear" w:pos="5442"/>
        <w:tab w:val="clear" w:pos="6150"/>
        <w:tab w:val="clear" w:pos="6857"/>
        <w:tab w:val="clear" w:pos="7565"/>
        <w:tab w:val="clear" w:pos="8272"/>
        <w:tab w:val="clear" w:pos="8980"/>
        <w:tab w:val="clear" w:pos="9687"/>
        <w:tab w:val="clear" w:pos="10395"/>
        <w:tab w:val="clear" w:pos="11102"/>
        <w:tab w:val="clear" w:pos="11810"/>
        <w:tab w:val="clear" w:pos="12517"/>
        <w:tab w:val="left" w:pos="-1800"/>
        <w:tab w:val="left" w:pos="-1478"/>
        <w:tab w:val="left" w:pos="-770"/>
        <w:tab w:val="left" w:pos="-63"/>
        <w:tab w:val="left" w:pos="645"/>
        <w:tab w:val="left" w:pos="1352"/>
        <w:tab w:val="left" w:pos="2060"/>
        <w:tab w:val="left" w:pos="2767"/>
        <w:tab w:val="left" w:pos="3475"/>
        <w:tab w:val="left" w:pos="4182"/>
        <w:tab w:val="left" w:pos="4890"/>
        <w:tab w:val="left" w:pos="5597"/>
        <w:tab w:val="left" w:pos="6305"/>
        <w:tab w:val="left" w:pos="7012"/>
        <w:tab w:val="left" w:pos="7720"/>
        <w:tab w:val="left" w:pos="8427"/>
        <w:tab w:val="left" w:pos="9135"/>
        <w:tab w:val="left" w:pos="9842"/>
        <w:tab w:val="left" w:pos="10550"/>
        <w:tab w:val="left" w:pos="11257"/>
        <w:tab w:val="left" w:pos="11964"/>
      </w:tabs>
      <w:spacing w:after="170"/>
      <w:ind w:left="1800" w:hanging="360"/>
    </w:pPr>
    <w:rPr>
      <w:sz w:val="40"/>
      <w:szCs w:val="40"/>
    </w:rPr>
  </w:style>
  <w:style w:type="paragraph" w:customStyle="1" w:styleId="Cm1LTGliederung4">
    <w:name w:val="Cím1~LT~Gliederung 4"/>
    <w:basedOn w:val="Cm1LTGliederung3"/>
    <w:rsid w:val="00366E65"/>
    <w:pPr>
      <w:tabs>
        <w:tab w:val="clear" w:pos="-1478"/>
        <w:tab w:val="clear" w:pos="-770"/>
        <w:tab w:val="clear" w:pos="-63"/>
        <w:tab w:val="clear" w:pos="645"/>
        <w:tab w:val="clear" w:pos="1352"/>
        <w:tab w:val="clear" w:pos="2060"/>
        <w:tab w:val="clear" w:pos="2767"/>
        <w:tab w:val="clear" w:pos="3475"/>
        <w:tab w:val="clear" w:pos="4182"/>
        <w:tab w:val="clear" w:pos="4890"/>
        <w:tab w:val="clear" w:pos="5597"/>
        <w:tab w:val="clear" w:pos="6305"/>
        <w:tab w:val="clear" w:pos="7012"/>
        <w:tab w:val="clear" w:pos="7720"/>
        <w:tab w:val="clear" w:pos="8427"/>
        <w:tab w:val="clear" w:pos="9135"/>
        <w:tab w:val="clear" w:pos="9842"/>
        <w:tab w:val="clear" w:pos="10550"/>
        <w:tab w:val="clear" w:pos="11257"/>
        <w:tab w:val="clear" w:pos="11964"/>
        <w:tab w:val="left" w:pos="-2520"/>
        <w:tab w:val="left" w:pos="-2210"/>
        <w:tab w:val="left" w:pos="-1503"/>
        <w:tab w:val="left" w:pos="-795"/>
        <w:tab w:val="left" w:pos="-88"/>
        <w:tab w:val="left" w:pos="620"/>
        <w:tab w:val="left" w:pos="1327"/>
        <w:tab w:val="left" w:pos="2035"/>
        <w:tab w:val="left" w:pos="2742"/>
        <w:tab w:val="left" w:pos="3450"/>
        <w:tab w:val="left" w:pos="4157"/>
        <w:tab w:val="left" w:pos="4865"/>
        <w:tab w:val="left" w:pos="5572"/>
        <w:tab w:val="left" w:pos="6280"/>
        <w:tab w:val="left" w:pos="6987"/>
        <w:tab w:val="left" w:pos="7695"/>
        <w:tab w:val="left" w:pos="8402"/>
        <w:tab w:val="left" w:pos="9110"/>
        <w:tab w:val="left" w:pos="9817"/>
        <w:tab w:val="left" w:pos="10524"/>
        <w:tab w:val="left" w:pos="11232"/>
      </w:tabs>
      <w:spacing w:after="115"/>
      <w:ind w:left="2520"/>
    </w:pPr>
  </w:style>
  <w:style w:type="paragraph" w:customStyle="1" w:styleId="Cm1LTGliederung5">
    <w:name w:val="Cím1~LT~Gliederung 5"/>
    <w:basedOn w:val="Cm1LTGliederung4"/>
    <w:rsid w:val="00366E65"/>
    <w:pPr>
      <w:tabs>
        <w:tab w:val="clear" w:pos="-2210"/>
        <w:tab w:val="clear" w:pos="-1503"/>
        <w:tab w:val="clear" w:pos="-795"/>
        <w:tab w:val="clear" w:pos="-88"/>
        <w:tab w:val="clear" w:pos="620"/>
        <w:tab w:val="clear" w:pos="1327"/>
        <w:tab w:val="clear" w:pos="2035"/>
        <w:tab w:val="clear" w:pos="2742"/>
        <w:tab w:val="clear" w:pos="3450"/>
        <w:tab w:val="clear" w:pos="4157"/>
        <w:tab w:val="clear" w:pos="4865"/>
        <w:tab w:val="clear" w:pos="5572"/>
        <w:tab w:val="clear" w:pos="6280"/>
        <w:tab w:val="clear" w:pos="6987"/>
        <w:tab w:val="clear" w:pos="7695"/>
        <w:tab w:val="clear" w:pos="8402"/>
        <w:tab w:val="clear" w:pos="9110"/>
        <w:tab w:val="clear" w:pos="9817"/>
        <w:tab w:val="clear" w:pos="10524"/>
        <w:tab w:val="clear" w:pos="11232"/>
        <w:tab w:val="left" w:pos="-3240"/>
        <w:tab w:val="left" w:pos="-2943"/>
        <w:tab w:val="left" w:pos="-2235"/>
        <w:tab w:val="left" w:pos="-1528"/>
        <w:tab w:val="left" w:pos="-820"/>
        <w:tab w:val="left" w:pos="-113"/>
        <w:tab w:val="left" w:pos="595"/>
        <w:tab w:val="left" w:pos="1302"/>
        <w:tab w:val="left" w:pos="2010"/>
        <w:tab w:val="left" w:pos="2717"/>
        <w:tab w:val="left" w:pos="3425"/>
        <w:tab w:val="left" w:pos="4132"/>
        <w:tab w:val="left" w:pos="4840"/>
        <w:tab w:val="left" w:pos="5547"/>
        <w:tab w:val="left" w:pos="6255"/>
        <w:tab w:val="left" w:pos="6962"/>
        <w:tab w:val="left" w:pos="7670"/>
        <w:tab w:val="left" w:pos="8377"/>
        <w:tab w:val="left" w:pos="9084"/>
        <w:tab w:val="left" w:pos="9792"/>
        <w:tab w:val="left" w:pos="10500"/>
      </w:tabs>
      <w:spacing w:after="57"/>
      <w:ind w:left="3240"/>
    </w:pPr>
  </w:style>
  <w:style w:type="paragraph" w:customStyle="1" w:styleId="Cm1LTGliederung6">
    <w:name w:val="Cím1~LT~Gliederung 6"/>
    <w:basedOn w:val="Cm1LTGliederung5"/>
    <w:rsid w:val="00366E65"/>
  </w:style>
  <w:style w:type="paragraph" w:customStyle="1" w:styleId="Cm1LTGliederung7">
    <w:name w:val="Cím1~LT~Gliederung 7"/>
    <w:basedOn w:val="Cm1LTGliederung6"/>
    <w:rsid w:val="00366E65"/>
  </w:style>
  <w:style w:type="paragraph" w:customStyle="1" w:styleId="Cm1LTGliederung8">
    <w:name w:val="Cím1~LT~Gliederung 8"/>
    <w:basedOn w:val="Cm1LTGliederung7"/>
    <w:rsid w:val="00366E65"/>
  </w:style>
  <w:style w:type="paragraph" w:customStyle="1" w:styleId="Cm1LTGliederung9">
    <w:name w:val="Cím1~LT~Gliederung 9"/>
    <w:basedOn w:val="Cm1LTGliederung8"/>
    <w:rsid w:val="00366E65"/>
  </w:style>
  <w:style w:type="paragraph" w:customStyle="1" w:styleId="Cm1LTTitel">
    <w:name w:val="Cím1~LT~Titel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Cm1LTUntertitel">
    <w:name w:val="Cím1~LT~Untertitel"/>
    <w:rsid w:val="00366E65"/>
    <w:pPr>
      <w:widowControl w:val="0"/>
      <w:tabs>
        <w:tab w:val="left" w:pos="0"/>
        <w:tab w:val="left" w:pos="167"/>
        <w:tab w:val="left" w:pos="875"/>
        <w:tab w:val="left" w:pos="1582"/>
        <w:tab w:val="left" w:pos="2290"/>
        <w:tab w:val="left" w:pos="2997"/>
        <w:tab w:val="left" w:pos="3705"/>
        <w:tab w:val="left" w:pos="4412"/>
        <w:tab w:val="left" w:pos="5120"/>
        <w:tab w:val="left" w:pos="5827"/>
        <w:tab w:val="left" w:pos="6535"/>
        <w:tab w:val="left" w:pos="7242"/>
        <w:tab w:val="left" w:pos="7949"/>
        <w:tab w:val="left" w:pos="8657"/>
        <w:tab w:val="left" w:pos="9365"/>
        <w:tab w:val="left" w:pos="10072"/>
        <w:tab w:val="left" w:pos="10780"/>
        <w:tab w:val="left" w:pos="11487"/>
        <w:tab w:val="left" w:pos="12195"/>
        <w:tab w:val="left" w:pos="12902"/>
        <w:tab w:val="left" w:pos="13610"/>
      </w:tabs>
      <w:suppressAutoHyphens/>
      <w:autoSpaceDE w:val="0"/>
      <w:spacing w:line="216" w:lineRule="auto"/>
      <w:ind w:left="540" w:hanging="540"/>
      <w:jc w:val="center"/>
    </w:pPr>
    <w:rPr>
      <w:rFonts w:ascii="WenQuanYi Micro Hei" w:eastAsia="WenQuanYi Micro Hei" w:hAnsi="WenQuanYi Micro Hei" w:cs="WenQuanYi Micro Hei"/>
      <w:color w:val="000000"/>
      <w:kern w:val="1"/>
      <w:sz w:val="64"/>
      <w:szCs w:val="64"/>
    </w:rPr>
  </w:style>
  <w:style w:type="paragraph" w:customStyle="1" w:styleId="Cm1LTNotizen">
    <w:name w:val="Cím1~LT~Notizen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before="90"/>
    </w:pPr>
    <w:rPr>
      <w:rFonts w:ascii="Lohit Hindi" w:eastAsia="Lohit Hindi" w:hAnsi="Lohit Hindi" w:cs="Lohit Hindi"/>
      <w:color w:val="000000"/>
      <w:kern w:val="1"/>
      <w:sz w:val="24"/>
      <w:szCs w:val="24"/>
    </w:rPr>
  </w:style>
  <w:style w:type="paragraph" w:customStyle="1" w:styleId="Cm1LTHintergrundobjekte">
    <w:name w:val="Cím1~LT~Hintergrundobjekte"/>
    <w:rsid w:val="00366E65"/>
    <w:pPr>
      <w:widowControl w:val="0"/>
      <w:suppressAutoHyphens/>
      <w:autoSpaceDE w:val="0"/>
    </w:pPr>
    <w:rPr>
      <w:rFonts w:ascii="Calibri" w:eastAsia="Calibri" w:hAnsi="Calibri"/>
      <w:kern w:val="1"/>
    </w:rPr>
  </w:style>
  <w:style w:type="paragraph" w:customStyle="1" w:styleId="Cm1LTHintergrund">
    <w:name w:val="Cím1~LT~Hintergrund"/>
    <w:rsid w:val="00366E65"/>
    <w:pPr>
      <w:widowControl w:val="0"/>
      <w:suppressAutoHyphens/>
      <w:autoSpaceDE w:val="0"/>
      <w:jc w:val="center"/>
    </w:pPr>
    <w:rPr>
      <w:rFonts w:ascii="Calibri" w:eastAsia="Calibri" w:hAnsi="Calibri"/>
      <w:kern w:val="1"/>
    </w:rPr>
  </w:style>
  <w:style w:type="paragraph" w:customStyle="1" w:styleId="WW-Cm1">
    <w:name w:val="WW-Cím1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">
    <w:name w:val="WW-Cím12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3">
    <w:name w:val="WW-Cím123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34">
    <w:name w:val="WW-Cím1234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345">
    <w:name w:val="WW-Cím12345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3456">
    <w:name w:val="WW-Cím123456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34567">
    <w:name w:val="WW-Cím1234567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345678">
    <w:name w:val="WW-Cím12345678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3456789">
    <w:name w:val="WW-Cím123456789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345678910">
    <w:name w:val="WW-Cím12345678910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34567891011">
    <w:name w:val="WW-Cím1234567891011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3456789101112">
    <w:name w:val="WW-Cím123456789101112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345678910111213">
    <w:name w:val="WW-Cím12345678910111213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34567891011121314">
    <w:name w:val="WW-Cím1234567891011121314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3456789101112131415">
    <w:name w:val="WW-Cím123456789101112131415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WW-Cm12345678910111213141516">
    <w:name w:val="WW-Cím12345678910111213141516"/>
    <w:rsid w:val="00366E65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  <w:spacing w:line="216" w:lineRule="auto"/>
    </w:pPr>
    <w:rPr>
      <w:rFonts w:ascii="WenQuanYi Micro Hei" w:eastAsia="WenQuanYi Micro Hei" w:hAnsi="WenQuanYi Micro Hei" w:cs="WenQuanYi Micro Hei"/>
      <w:color w:val="323232"/>
      <w:kern w:val="1"/>
      <w:sz w:val="88"/>
      <w:szCs w:val="88"/>
    </w:rPr>
  </w:style>
  <w:style w:type="paragraph" w:customStyle="1" w:styleId="Szvegtrzs7">
    <w:name w:val="Szövegtörzs7"/>
    <w:basedOn w:val="Norml"/>
    <w:rsid w:val="00366E65"/>
    <w:pPr>
      <w:shd w:val="clear" w:color="auto" w:fill="FFFFFF"/>
      <w:suppressAutoHyphens/>
      <w:spacing w:before="7080" w:line="240" w:lineRule="atLeast"/>
      <w:ind w:hanging="820"/>
      <w:jc w:val="center"/>
    </w:pPr>
    <w:rPr>
      <w:rFonts w:eastAsia="Calibri"/>
      <w:spacing w:val="3"/>
      <w:kern w:val="1"/>
      <w:sz w:val="21"/>
      <w:szCs w:val="21"/>
      <w:lang w:eastAsia="en-US"/>
    </w:rPr>
  </w:style>
  <w:style w:type="character" w:customStyle="1" w:styleId="JegyzetszvegChar1">
    <w:name w:val="Jegyzetszöveg Char1"/>
    <w:uiPriority w:val="99"/>
    <w:semiHidden/>
    <w:rsid w:val="00366E65"/>
    <w:rPr>
      <w:rFonts w:ascii="Arial" w:eastAsia="Calibri" w:hAnsi="Arial"/>
      <w:kern w:val="1"/>
      <w:lang w:eastAsia="en-US"/>
    </w:rPr>
  </w:style>
  <w:style w:type="character" w:customStyle="1" w:styleId="MegjegyzstrgyaChar1">
    <w:name w:val="Megjegyzés tárgya Char1"/>
    <w:uiPriority w:val="99"/>
    <w:semiHidden/>
    <w:rsid w:val="00366E65"/>
    <w:rPr>
      <w:rFonts w:ascii="Arial" w:eastAsia="Calibri" w:hAnsi="Arial"/>
      <w:b/>
      <w:bCs/>
      <w:kern w:val="1"/>
      <w:lang w:eastAsia="en-US"/>
    </w:rPr>
  </w:style>
  <w:style w:type="character" w:customStyle="1" w:styleId="BuborkszvegChar1">
    <w:name w:val="Buborékszöveg Char1"/>
    <w:uiPriority w:val="99"/>
    <w:semiHidden/>
    <w:rsid w:val="00366E65"/>
    <w:rPr>
      <w:rFonts w:ascii="Tahoma" w:eastAsia="Calibri" w:hAnsi="Tahoma" w:cs="Tahoma"/>
      <w:kern w:val="1"/>
      <w:sz w:val="16"/>
      <w:szCs w:val="16"/>
      <w:lang w:eastAsia="en-US"/>
    </w:rPr>
  </w:style>
  <w:style w:type="numbering" w:customStyle="1" w:styleId="Nemlista2">
    <w:name w:val="Nem lista2"/>
    <w:next w:val="Nemlista"/>
    <w:uiPriority w:val="99"/>
    <w:semiHidden/>
    <w:unhideWhenUsed/>
    <w:rsid w:val="00366E65"/>
  </w:style>
  <w:style w:type="numbering" w:customStyle="1" w:styleId="Nemlista3">
    <w:name w:val="Nem lista3"/>
    <w:next w:val="Nemlista"/>
    <w:uiPriority w:val="99"/>
    <w:semiHidden/>
    <w:unhideWhenUsed/>
    <w:rsid w:val="00366E65"/>
  </w:style>
  <w:style w:type="character" w:customStyle="1" w:styleId="WW8Num2z2">
    <w:name w:val="WW8Num2z2"/>
    <w:rsid w:val="00366E65"/>
    <w:rPr>
      <w:rFonts w:ascii="Wingdings" w:hAnsi="Wingdings" w:cs="Wingdings"/>
    </w:rPr>
  </w:style>
  <w:style w:type="character" w:customStyle="1" w:styleId="WW8Num2z3">
    <w:name w:val="WW8Num2z3"/>
    <w:rsid w:val="00366E65"/>
    <w:rPr>
      <w:rFonts w:ascii="Symbol" w:hAnsi="Symbol" w:cs="Symbol"/>
    </w:rPr>
  </w:style>
  <w:style w:type="character" w:customStyle="1" w:styleId="WW8Num3z3">
    <w:name w:val="WW8Num3z3"/>
    <w:rsid w:val="00366E65"/>
    <w:rPr>
      <w:rFonts w:ascii="Wingdings 2" w:hAnsi="Wingdings 2" w:cs="OpenSymbol"/>
    </w:rPr>
  </w:style>
  <w:style w:type="character" w:customStyle="1" w:styleId="ListLabel11">
    <w:name w:val="ListLabel 11"/>
    <w:rsid w:val="00366E65"/>
    <w:rPr>
      <w:rFonts w:cs="Courier New"/>
    </w:rPr>
  </w:style>
  <w:style w:type="character" w:customStyle="1" w:styleId="ListLabel17">
    <w:name w:val="ListLabel 17"/>
    <w:rsid w:val="00366E65"/>
    <w:rPr>
      <w:rFonts w:cs="OpenSymbol"/>
    </w:rPr>
  </w:style>
  <w:style w:type="paragraph" w:styleId="TJ4">
    <w:name w:val="toc 4"/>
    <w:basedOn w:val="Norml"/>
    <w:next w:val="Norml"/>
    <w:autoRedefine/>
    <w:uiPriority w:val="39"/>
    <w:unhideWhenUsed/>
    <w:rsid w:val="00366E65"/>
    <w:pPr>
      <w:tabs>
        <w:tab w:val="left" w:pos="851"/>
        <w:tab w:val="right" w:leader="dot" w:pos="9062"/>
      </w:tabs>
      <w:spacing w:line="276" w:lineRule="auto"/>
      <w:ind w:left="660"/>
    </w:pPr>
    <w:rPr>
      <w:rFonts w:ascii="Calibri" w:eastAsia="Calibri" w:hAnsi="Calibri"/>
      <w:sz w:val="18"/>
      <w:szCs w:val="18"/>
      <w:lang w:eastAsia="en-US"/>
    </w:rPr>
  </w:style>
  <w:style w:type="paragraph" w:styleId="TJ5">
    <w:name w:val="toc 5"/>
    <w:basedOn w:val="Norml"/>
    <w:next w:val="Norml"/>
    <w:autoRedefine/>
    <w:uiPriority w:val="39"/>
    <w:unhideWhenUsed/>
    <w:rsid w:val="00366E65"/>
    <w:pPr>
      <w:spacing w:line="276" w:lineRule="auto"/>
      <w:ind w:left="880"/>
    </w:pPr>
    <w:rPr>
      <w:rFonts w:ascii="Calibri" w:eastAsia="Calibri" w:hAnsi="Calibri"/>
      <w:sz w:val="18"/>
      <w:szCs w:val="18"/>
      <w:lang w:eastAsia="en-US"/>
    </w:rPr>
  </w:style>
  <w:style w:type="paragraph" w:styleId="TJ6">
    <w:name w:val="toc 6"/>
    <w:basedOn w:val="Norml"/>
    <w:next w:val="Norml"/>
    <w:autoRedefine/>
    <w:uiPriority w:val="39"/>
    <w:unhideWhenUsed/>
    <w:rsid w:val="00366E65"/>
    <w:pPr>
      <w:spacing w:line="276" w:lineRule="auto"/>
      <w:ind w:left="1100"/>
    </w:pPr>
    <w:rPr>
      <w:rFonts w:ascii="Calibri" w:eastAsia="Calibri" w:hAnsi="Calibri"/>
      <w:sz w:val="18"/>
      <w:szCs w:val="18"/>
      <w:lang w:eastAsia="en-US"/>
    </w:rPr>
  </w:style>
  <w:style w:type="paragraph" w:styleId="TJ7">
    <w:name w:val="toc 7"/>
    <w:basedOn w:val="Norml"/>
    <w:next w:val="Norml"/>
    <w:autoRedefine/>
    <w:uiPriority w:val="39"/>
    <w:unhideWhenUsed/>
    <w:rsid w:val="00366E65"/>
    <w:pPr>
      <w:spacing w:line="276" w:lineRule="auto"/>
      <w:ind w:left="1320"/>
    </w:pPr>
    <w:rPr>
      <w:rFonts w:ascii="Calibri" w:eastAsia="Calibri" w:hAnsi="Calibri"/>
      <w:sz w:val="18"/>
      <w:szCs w:val="18"/>
      <w:lang w:eastAsia="en-US"/>
    </w:rPr>
  </w:style>
  <w:style w:type="paragraph" w:styleId="TJ8">
    <w:name w:val="toc 8"/>
    <w:basedOn w:val="Norml"/>
    <w:next w:val="Norml"/>
    <w:autoRedefine/>
    <w:uiPriority w:val="39"/>
    <w:unhideWhenUsed/>
    <w:rsid w:val="00366E65"/>
    <w:pPr>
      <w:spacing w:line="276" w:lineRule="auto"/>
      <w:ind w:left="1540"/>
    </w:pPr>
    <w:rPr>
      <w:rFonts w:ascii="Calibri" w:eastAsia="Calibri" w:hAnsi="Calibri"/>
      <w:sz w:val="18"/>
      <w:szCs w:val="18"/>
      <w:lang w:eastAsia="en-US"/>
    </w:rPr>
  </w:style>
  <w:style w:type="paragraph" w:styleId="TJ9">
    <w:name w:val="toc 9"/>
    <w:basedOn w:val="Norml"/>
    <w:next w:val="Norml"/>
    <w:autoRedefine/>
    <w:uiPriority w:val="39"/>
    <w:unhideWhenUsed/>
    <w:rsid w:val="00366E65"/>
    <w:pPr>
      <w:spacing w:line="276" w:lineRule="auto"/>
      <w:ind w:left="1760"/>
    </w:pPr>
    <w:rPr>
      <w:rFonts w:ascii="Calibri" w:eastAsia="Calibri" w:hAnsi="Calibri"/>
      <w:sz w:val="18"/>
      <w:szCs w:val="18"/>
      <w:lang w:eastAsia="en-US"/>
    </w:rPr>
  </w:style>
  <w:style w:type="table" w:styleId="Vilgoslista2jellszn">
    <w:name w:val="Light List Accent 2"/>
    <w:basedOn w:val="Normltblzat"/>
    <w:uiPriority w:val="61"/>
    <w:rsid w:val="00366E65"/>
    <w:rPr>
      <w:rFonts w:ascii="Arial" w:eastAsia="Calibri" w:hAnsi="Arial"/>
    </w:rPr>
    <w:tblPr>
      <w:tblStyleRowBandSize w:val="1"/>
      <w:tblStyleColBandSize w:val="1"/>
      <w:tblBorders>
        <w:top w:val="single" w:sz="8" w:space="0" w:color="730000"/>
        <w:left w:val="single" w:sz="8" w:space="0" w:color="730000"/>
        <w:bottom w:val="single" w:sz="8" w:space="0" w:color="730000"/>
        <w:right w:val="single" w:sz="8" w:space="0" w:color="730000"/>
        <w:insideH w:val="single" w:sz="8" w:space="0" w:color="730000"/>
        <w:insideV w:val="single" w:sz="8" w:space="0" w:color="730000"/>
      </w:tblBorders>
    </w:tblPr>
    <w:tblStylePr w:type="firstRow">
      <w:pPr>
        <w:spacing w:before="0" w:after="0" w:line="240" w:lineRule="auto"/>
      </w:pPr>
      <w:rPr>
        <w:rFonts w:ascii="Arial" w:hAnsi="Arial"/>
        <w:b/>
        <w:bCs/>
        <w:color w:val="FFFFFF"/>
        <w:sz w:val="20"/>
      </w:rPr>
      <w:tblPr/>
      <w:tcPr>
        <w:shd w:val="clear" w:color="auto" w:fill="730000"/>
      </w:tcPr>
    </w:tblStylePr>
    <w:tblStylePr w:type="lastRow">
      <w:pPr>
        <w:spacing w:before="0" w:after="0" w:line="240" w:lineRule="auto"/>
      </w:pPr>
      <w:rPr>
        <w:rFonts w:ascii="Arial" w:hAnsi="Arial"/>
        <w:b/>
        <w:bCs/>
        <w:i w:val="0"/>
        <w:sz w:val="20"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ascii="Arial" w:hAnsi="Arial"/>
        <w:b/>
        <w:bCs/>
        <w:i w:val="0"/>
        <w:sz w:val="20"/>
      </w:rPr>
    </w:tblStylePr>
    <w:tblStylePr w:type="lastCol">
      <w:rPr>
        <w:rFonts w:ascii="Arial" w:hAnsi="Arial"/>
        <w:b/>
        <w:bCs/>
        <w:i w:val="0"/>
        <w:sz w:val="20"/>
      </w:rPr>
    </w:tblStylePr>
    <w:tblStylePr w:type="band1Vert">
      <w:rPr>
        <w:rFonts w:ascii="Arial" w:hAnsi="Arial"/>
        <w:sz w:val="20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2Vert">
      <w:rPr>
        <w:rFonts w:ascii="Arial" w:hAnsi="Arial"/>
        <w:sz w:val="20"/>
      </w:r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2Horz">
      <w:rPr>
        <w:rFonts w:ascii="Arial" w:hAnsi="Arial"/>
        <w:sz w:val="20"/>
      </w:rPr>
    </w:tblStylePr>
    <w:tblStylePr w:type="neCell">
      <w:rPr>
        <w:rFonts w:ascii="Arial" w:hAnsi="Arial"/>
        <w:sz w:val="20"/>
      </w:rPr>
    </w:tblStylePr>
    <w:tblStylePr w:type="nwCell">
      <w:rPr>
        <w:rFonts w:ascii="Arial" w:hAnsi="Arial"/>
        <w:sz w:val="20"/>
      </w:rPr>
    </w:tblStylePr>
    <w:tblStylePr w:type="seCell">
      <w:rPr>
        <w:rFonts w:ascii="Arial" w:hAnsi="Arial"/>
        <w:sz w:val="20"/>
      </w:rPr>
    </w:tblStylePr>
    <w:tblStylePr w:type="swCell">
      <w:rPr>
        <w:rFonts w:ascii="Arial" w:hAnsi="Arial"/>
        <w:sz w:val="20"/>
      </w:rPr>
    </w:tblStylePr>
  </w:style>
  <w:style w:type="character" w:styleId="Knyvcme">
    <w:name w:val="Book Title"/>
    <w:aliases w:val="Alfejezet"/>
    <w:uiPriority w:val="33"/>
    <w:qFormat/>
    <w:rsid w:val="00366E65"/>
    <w:rPr>
      <w:b/>
      <w:bCs/>
      <w:smallCaps/>
      <w:spacing w:val="5"/>
    </w:rPr>
  </w:style>
  <w:style w:type="table" w:styleId="Vilgosrcs2jellszn">
    <w:name w:val="Light Grid Accent 2"/>
    <w:basedOn w:val="Normltblzat"/>
    <w:uiPriority w:val="62"/>
    <w:rsid w:val="00366E65"/>
    <w:rPr>
      <w:rFonts w:ascii="Calibri" w:eastAsia="Calibri" w:hAnsi="Calibri"/>
    </w:rPr>
    <w:tblPr>
      <w:tblStyleRowBandSize w:val="1"/>
      <w:tblStyleColBandSize w:val="1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</w:tcPr>
    </w:tblStylePr>
  </w:style>
  <w:style w:type="table" w:styleId="Vilgosrnykols2jellszn">
    <w:name w:val="Light Shading Accent 2"/>
    <w:basedOn w:val="Normltblzat"/>
    <w:uiPriority w:val="60"/>
    <w:rsid w:val="00366E65"/>
    <w:rPr>
      <w:rFonts w:ascii="Calibri" w:eastAsia="Calibri" w:hAnsi="Calibri"/>
      <w:color w:val="943634"/>
    </w:rPr>
    <w:tblPr>
      <w:tblStyleRowBandSize w:val="1"/>
      <w:tblStyleColBandSize w:val="1"/>
      <w:tblBorders>
        <w:top w:val="single" w:sz="8" w:space="0" w:color="C0504D"/>
        <w:bottom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character" w:styleId="Helyrzszveg">
    <w:name w:val="Placeholder Text"/>
    <w:uiPriority w:val="99"/>
    <w:semiHidden/>
    <w:rsid w:val="00366E65"/>
    <w:rPr>
      <w:color w:val="808080"/>
    </w:rPr>
  </w:style>
  <w:style w:type="paragraph" w:customStyle="1" w:styleId="BodyText2">
    <w:name w:val="Body Text2"/>
    <w:basedOn w:val="Norml"/>
    <w:rsid w:val="00366E65"/>
    <w:pPr>
      <w:numPr>
        <w:numId w:val="18"/>
      </w:numPr>
      <w:tabs>
        <w:tab w:val="left" w:pos="284"/>
      </w:tabs>
      <w:spacing w:before="60" w:after="60" w:line="276" w:lineRule="auto"/>
      <w:jc w:val="both"/>
    </w:pPr>
    <w:rPr>
      <w:rFonts w:ascii="Arial" w:eastAsia="Calibri" w:hAnsi="Arial"/>
      <w:sz w:val="22"/>
      <w:szCs w:val="20"/>
      <w:lang w:eastAsia="en-US"/>
    </w:rPr>
  </w:style>
  <w:style w:type="paragraph" w:styleId="Vgjegyzetszvege">
    <w:name w:val="endnote text"/>
    <w:basedOn w:val="Norml"/>
    <w:link w:val="VgjegyzetszvegeChar"/>
    <w:unhideWhenUsed/>
    <w:rsid w:val="00366E65"/>
    <w:pPr>
      <w:spacing w:after="120"/>
    </w:pPr>
    <w:rPr>
      <w:rFonts w:ascii="Calibri" w:eastAsia="Calibri" w:hAnsi="Calibri"/>
      <w:sz w:val="18"/>
      <w:szCs w:val="20"/>
      <w:lang w:eastAsia="en-US"/>
    </w:rPr>
  </w:style>
  <w:style w:type="character" w:customStyle="1" w:styleId="VgjegyzetszvegeChar">
    <w:name w:val="Végjegyzet szövege Char"/>
    <w:link w:val="Vgjegyzetszvege"/>
    <w:rsid w:val="00366E65"/>
    <w:rPr>
      <w:rFonts w:ascii="Calibri" w:eastAsia="Calibri" w:hAnsi="Calibri"/>
      <w:sz w:val="18"/>
      <w:lang w:eastAsia="en-US"/>
    </w:rPr>
  </w:style>
  <w:style w:type="character" w:customStyle="1" w:styleId="Szvegtrzs2Char">
    <w:name w:val="Szövegtörzs 2 Char"/>
    <w:link w:val="Szvegtrzs2"/>
    <w:uiPriority w:val="99"/>
    <w:rsid w:val="00366E65"/>
    <w:rPr>
      <w:i/>
      <w:iCs/>
      <w:sz w:val="24"/>
    </w:rPr>
  </w:style>
  <w:style w:type="paragraph" w:styleId="Idzet">
    <w:name w:val="Quote"/>
    <w:basedOn w:val="Norml"/>
    <w:next w:val="Norml"/>
    <w:link w:val="IdzetChar"/>
    <w:uiPriority w:val="29"/>
    <w:rsid w:val="00366E65"/>
    <w:pPr>
      <w:spacing w:before="200" w:after="160" w:line="276" w:lineRule="auto"/>
      <w:ind w:left="864" w:right="864"/>
      <w:jc w:val="center"/>
    </w:pPr>
    <w:rPr>
      <w:rFonts w:ascii="Arial" w:eastAsia="Calibri" w:hAnsi="Arial"/>
      <w:i/>
      <w:iCs/>
      <w:color w:val="404040"/>
      <w:sz w:val="22"/>
      <w:szCs w:val="22"/>
      <w:lang w:eastAsia="en-US"/>
    </w:rPr>
  </w:style>
  <w:style w:type="character" w:customStyle="1" w:styleId="IdzetChar">
    <w:name w:val="Idézet Char"/>
    <w:link w:val="Idzet"/>
    <w:uiPriority w:val="29"/>
    <w:rsid w:val="00366E65"/>
    <w:rPr>
      <w:rFonts w:ascii="Arial" w:eastAsia="Calibri" w:hAnsi="Arial"/>
      <w:i/>
      <w:iCs/>
      <w:color w:val="404040"/>
      <w:sz w:val="22"/>
      <w:szCs w:val="22"/>
      <w:lang w:eastAsia="en-US"/>
    </w:rPr>
  </w:style>
  <w:style w:type="character" w:customStyle="1" w:styleId="goog-inline-block">
    <w:name w:val="goog-inline-block"/>
    <w:rsid w:val="00366E65"/>
  </w:style>
  <w:style w:type="paragraph" w:customStyle="1" w:styleId="Alaprtelmezett">
    <w:name w:val="Alapértelmezett"/>
    <w:rsid w:val="00366E65"/>
    <w:pPr>
      <w:tabs>
        <w:tab w:val="left" w:pos="708"/>
      </w:tabs>
      <w:suppressAutoHyphens/>
      <w:spacing w:after="160" w:line="276" w:lineRule="auto"/>
    </w:pPr>
    <w:rPr>
      <w:rFonts w:ascii="Arial" w:eastAsia="Calibri" w:hAnsi="Arial"/>
      <w:color w:val="00000A"/>
      <w:sz w:val="22"/>
      <w:szCs w:val="22"/>
      <w:lang w:eastAsia="en-US"/>
    </w:rPr>
  </w:style>
  <w:style w:type="paragraph" w:customStyle="1" w:styleId="belvmr">
    <w:name w:val="belívmír"/>
    <w:basedOn w:val="Norml"/>
    <w:rsid w:val="00366E65"/>
    <w:pPr>
      <w:tabs>
        <w:tab w:val="left" w:pos="708"/>
      </w:tabs>
      <w:suppressAutoHyphens/>
      <w:spacing w:after="200" w:line="200" w:lineRule="atLeast"/>
      <w:ind w:firstLine="255"/>
      <w:jc w:val="both"/>
    </w:pPr>
    <w:rPr>
      <w:rFonts w:ascii="Arial" w:eastAsia="Calibri" w:hAnsi="Arial" w:cs="Arial"/>
      <w:color w:val="00000A"/>
      <w:sz w:val="22"/>
      <w:szCs w:val="22"/>
      <w:lang w:eastAsia="en-US"/>
    </w:rPr>
  </w:style>
  <w:style w:type="paragraph" w:customStyle="1" w:styleId="texte">
    <w:name w:val="texte"/>
    <w:basedOn w:val="Alaprtelmezett"/>
    <w:rsid w:val="00366E65"/>
    <w:pPr>
      <w:spacing w:before="280" w:after="280" w:line="360" w:lineRule="auto"/>
      <w:ind w:firstLine="255"/>
      <w:jc w:val="both"/>
    </w:pPr>
    <w:rPr>
      <w:rFonts w:ascii="Verdana" w:eastAsia="Arial Unicode MS;Tahoma" w:hAnsi="Verdana" w:cs="Arial Unicode MS;Tahoma"/>
      <w:color w:val="878975"/>
    </w:rPr>
  </w:style>
  <w:style w:type="character" w:customStyle="1" w:styleId="Hangslyozs">
    <w:name w:val="Hangsúlyozás"/>
    <w:rsid w:val="00366E65"/>
    <w:rPr>
      <w:i/>
      <w:iCs/>
    </w:rPr>
  </w:style>
  <w:style w:type="character" w:customStyle="1" w:styleId="Internet-hivatkozs">
    <w:name w:val="Internet-hivatkozás"/>
    <w:rsid w:val="00366E65"/>
    <w:rPr>
      <w:color w:val="5F497A"/>
      <w:u w:val="none"/>
      <w:lang w:val="hu-HU" w:eastAsia="hu-HU" w:bidi="hu-HU"/>
    </w:rPr>
  </w:style>
  <w:style w:type="paragraph" w:customStyle="1" w:styleId="szoveg3">
    <w:name w:val="szoveg3"/>
    <w:basedOn w:val="Norml"/>
    <w:rsid w:val="00366E65"/>
    <w:pPr>
      <w:spacing w:before="100" w:beforeAutospacing="1" w:after="100" w:afterAutospacing="1"/>
      <w:jc w:val="both"/>
    </w:pPr>
    <w:rPr>
      <w:rFonts w:ascii="Arial" w:hAnsi="Arial" w:cs="Arial"/>
      <w:color w:val="0D4081"/>
      <w:sz w:val="18"/>
      <w:szCs w:val="18"/>
    </w:rPr>
  </w:style>
  <w:style w:type="paragraph" w:customStyle="1" w:styleId="alap">
    <w:name w:val="alap"/>
    <w:basedOn w:val="Norml"/>
    <w:rsid w:val="00366E65"/>
    <w:pPr>
      <w:spacing w:before="100" w:beforeAutospacing="1" w:after="100" w:afterAutospacing="1"/>
    </w:pPr>
  </w:style>
  <w:style w:type="character" w:customStyle="1" w:styleId="cim">
    <w:name w:val="cim"/>
    <w:rsid w:val="00366E65"/>
  </w:style>
  <w:style w:type="character" w:styleId="Kiemels">
    <w:name w:val="Emphasis"/>
    <w:uiPriority w:val="99"/>
    <w:qFormat/>
    <w:rsid w:val="00366E65"/>
    <w:rPr>
      <w:i/>
      <w:iCs/>
    </w:rPr>
  </w:style>
  <w:style w:type="paragraph" w:customStyle="1" w:styleId="Alaprtelmezettstlus">
    <w:name w:val="Alapértelmezett stílus"/>
    <w:rsid w:val="00366E65"/>
    <w:pPr>
      <w:widowControl w:val="0"/>
      <w:suppressAutoHyphens/>
      <w:spacing w:after="160" w:line="259" w:lineRule="auto"/>
    </w:pPr>
    <w:rPr>
      <w:rFonts w:ascii="Liberation Serif" w:eastAsia="DejaVu Sans" w:hAnsi="Liberation Serif" w:cs="Lohit Hindi"/>
      <w:sz w:val="24"/>
      <w:szCs w:val="24"/>
      <w:lang w:eastAsia="zh-CN" w:bidi="hi-IN"/>
    </w:rPr>
  </w:style>
  <w:style w:type="character" w:styleId="Mrltotthiperhivatkozs">
    <w:name w:val="FollowedHyperlink"/>
    <w:uiPriority w:val="99"/>
    <w:unhideWhenUsed/>
    <w:rsid w:val="00366E65"/>
    <w:rPr>
      <w:color w:val="800080"/>
      <w:u w:val="single"/>
    </w:rPr>
  </w:style>
  <w:style w:type="character" w:customStyle="1" w:styleId="t">
    <w:name w:val="t"/>
    <w:rsid w:val="00366E65"/>
  </w:style>
  <w:style w:type="character" w:customStyle="1" w:styleId="Lbjegyzet-horgony">
    <w:name w:val="Lábjegyzet-horgony"/>
    <w:rsid w:val="00366E65"/>
    <w:rPr>
      <w:vertAlign w:val="superscript"/>
    </w:rPr>
  </w:style>
  <w:style w:type="paragraph" w:customStyle="1" w:styleId="Lbjegyzet">
    <w:name w:val="Lábjegyzet"/>
    <w:basedOn w:val="Alaprtelmezett"/>
    <w:rsid w:val="00366E65"/>
    <w:pPr>
      <w:widowControl w:val="0"/>
      <w:suppressLineNumbers/>
      <w:tabs>
        <w:tab w:val="clear" w:pos="708"/>
        <w:tab w:val="left" w:pos="709"/>
      </w:tabs>
      <w:spacing w:line="259" w:lineRule="auto"/>
      <w:ind w:left="339" w:hanging="339"/>
    </w:pPr>
    <w:rPr>
      <w:rFonts w:ascii="Times New Roman" w:eastAsia="Droid Sans" w:hAnsi="Times New Roman" w:cs="Lohit Hindi"/>
      <w:color w:val="auto"/>
      <w:sz w:val="20"/>
      <w:szCs w:val="20"/>
      <w:lang w:eastAsia="zh-CN" w:bidi="hi-IN"/>
    </w:rPr>
  </w:style>
  <w:style w:type="paragraph" w:customStyle="1" w:styleId="szoveg">
    <w:name w:val="szoveg"/>
    <w:basedOn w:val="Norml"/>
    <w:rsid w:val="00366E65"/>
    <w:pPr>
      <w:spacing w:before="100" w:beforeAutospacing="1" w:after="100" w:afterAutospacing="1"/>
    </w:pPr>
  </w:style>
  <w:style w:type="character" w:customStyle="1" w:styleId="il">
    <w:name w:val="il"/>
    <w:rsid w:val="00366E65"/>
  </w:style>
  <w:style w:type="paragraph" w:customStyle="1" w:styleId="listparagraph">
    <w:name w:val="listparagraph"/>
    <w:basedOn w:val="Norml"/>
    <w:uiPriority w:val="99"/>
    <w:rsid w:val="00366E65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character" w:customStyle="1" w:styleId="addrtitle">
    <w:name w:val="addr_title"/>
    <w:uiPriority w:val="99"/>
    <w:rsid w:val="00366E65"/>
    <w:rPr>
      <w:rFonts w:cs="Times New Roman"/>
    </w:rPr>
  </w:style>
  <w:style w:type="table" w:customStyle="1" w:styleId="Vilgoslista2jellszn2">
    <w:name w:val="Világos lista – 2. jelölőszín2"/>
    <w:basedOn w:val="Normltblzat"/>
    <w:next w:val="Vilgoslista2jellszn"/>
    <w:uiPriority w:val="61"/>
    <w:rsid w:val="00366E65"/>
    <w:rPr>
      <w:rFonts w:ascii="Arial" w:eastAsia="Calibri" w:hAnsi="Arial"/>
    </w:rPr>
    <w:tblPr>
      <w:tblStyleRowBandSize w:val="1"/>
      <w:tblStyleColBandSize w:val="1"/>
      <w:tblBorders>
        <w:top w:val="single" w:sz="8" w:space="0" w:color="730000"/>
        <w:left w:val="single" w:sz="8" w:space="0" w:color="730000"/>
        <w:bottom w:val="single" w:sz="8" w:space="0" w:color="730000"/>
        <w:right w:val="single" w:sz="8" w:space="0" w:color="730000"/>
        <w:insideH w:val="single" w:sz="8" w:space="0" w:color="730000"/>
        <w:insideV w:val="single" w:sz="8" w:space="0" w:color="730000"/>
      </w:tblBorders>
    </w:tblPr>
    <w:tblStylePr w:type="firstRow">
      <w:pPr>
        <w:spacing w:before="0" w:after="0" w:line="240" w:lineRule="auto"/>
      </w:pPr>
      <w:rPr>
        <w:rFonts w:ascii="Arial" w:hAnsi="Arial"/>
        <w:b/>
        <w:bCs/>
        <w:color w:val="FFFFFF"/>
        <w:sz w:val="20"/>
      </w:rPr>
      <w:tblPr/>
      <w:tcPr>
        <w:shd w:val="clear" w:color="auto" w:fill="730000"/>
      </w:tcPr>
    </w:tblStylePr>
    <w:tblStylePr w:type="lastRow">
      <w:pPr>
        <w:spacing w:before="0" w:after="0" w:line="240" w:lineRule="auto"/>
      </w:pPr>
      <w:rPr>
        <w:rFonts w:ascii="Arial" w:hAnsi="Arial"/>
        <w:b/>
        <w:bCs/>
        <w:i w:val="0"/>
        <w:sz w:val="20"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ascii="Arial" w:hAnsi="Arial"/>
        <w:b/>
        <w:bCs/>
        <w:i w:val="0"/>
        <w:sz w:val="20"/>
      </w:rPr>
    </w:tblStylePr>
    <w:tblStylePr w:type="lastCol">
      <w:rPr>
        <w:rFonts w:ascii="Arial" w:hAnsi="Arial"/>
        <w:b/>
        <w:bCs/>
        <w:i w:val="0"/>
        <w:sz w:val="20"/>
      </w:rPr>
    </w:tblStylePr>
    <w:tblStylePr w:type="band1Vert">
      <w:rPr>
        <w:rFonts w:ascii="Arial" w:hAnsi="Arial"/>
        <w:sz w:val="20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2Vert">
      <w:rPr>
        <w:rFonts w:ascii="Arial" w:hAnsi="Arial"/>
        <w:sz w:val="20"/>
      </w:r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2Horz">
      <w:rPr>
        <w:rFonts w:ascii="Arial" w:hAnsi="Arial"/>
        <w:sz w:val="20"/>
      </w:rPr>
    </w:tblStylePr>
    <w:tblStylePr w:type="neCell">
      <w:rPr>
        <w:rFonts w:ascii="Arial" w:hAnsi="Arial"/>
        <w:sz w:val="20"/>
      </w:rPr>
    </w:tblStylePr>
    <w:tblStylePr w:type="nwCell">
      <w:rPr>
        <w:rFonts w:ascii="Arial" w:hAnsi="Arial"/>
        <w:sz w:val="20"/>
      </w:rPr>
    </w:tblStylePr>
    <w:tblStylePr w:type="seCell">
      <w:rPr>
        <w:rFonts w:ascii="Arial" w:hAnsi="Arial"/>
        <w:sz w:val="20"/>
      </w:rPr>
    </w:tblStylePr>
    <w:tblStylePr w:type="swCell">
      <w:rPr>
        <w:rFonts w:ascii="Arial" w:hAnsi="Arial"/>
        <w:sz w:val="20"/>
      </w:rPr>
    </w:tblStylePr>
  </w:style>
  <w:style w:type="table" w:customStyle="1" w:styleId="Vilgoslista2jellszn4">
    <w:name w:val="Világos lista – 2. jelölőszín4"/>
    <w:basedOn w:val="Normltblzat"/>
    <w:next w:val="Vilgoslista2jellszn"/>
    <w:uiPriority w:val="61"/>
    <w:rsid w:val="00366E65"/>
    <w:rPr>
      <w:rFonts w:ascii="Arial" w:eastAsia="Calibri" w:hAnsi="Arial"/>
    </w:rPr>
    <w:tblPr>
      <w:tblStyleRowBandSize w:val="1"/>
      <w:tblStyleColBandSize w:val="1"/>
      <w:tblBorders>
        <w:top w:val="single" w:sz="8" w:space="0" w:color="730000"/>
        <w:left w:val="single" w:sz="8" w:space="0" w:color="730000"/>
        <w:bottom w:val="single" w:sz="8" w:space="0" w:color="730000"/>
        <w:right w:val="single" w:sz="8" w:space="0" w:color="730000"/>
        <w:insideH w:val="single" w:sz="8" w:space="0" w:color="730000"/>
        <w:insideV w:val="single" w:sz="8" w:space="0" w:color="730000"/>
      </w:tblBorders>
    </w:tblPr>
    <w:tblStylePr w:type="firstRow">
      <w:pPr>
        <w:spacing w:beforeLines="0" w:beforeAutospacing="0" w:afterLines="0" w:afterAutospacing="0" w:line="240" w:lineRule="auto"/>
      </w:pPr>
      <w:rPr>
        <w:rFonts w:ascii="Arial" w:hAnsi="Arial" w:cs="Arial" w:hint="default"/>
        <w:b/>
        <w:bCs/>
        <w:color w:val="FFFFFF"/>
        <w:sz w:val="20"/>
        <w:szCs w:val="20"/>
      </w:rPr>
      <w:tblPr/>
      <w:tcPr>
        <w:shd w:val="clear" w:color="auto" w:fill="730000"/>
      </w:tcPr>
    </w:tblStylePr>
    <w:tblStylePr w:type="lastRow">
      <w:pPr>
        <w:spacing w:beforeLines="0" w:beforeAutospacing="0" w:afterLines="0" w:afterAutospacing="0" w:line="240" w:lineRule="auto"/>
      </w:pPr>
      <w:rPr>
        <w:rFonts w:ascii="Arial" w:hAnsi="Arial" w:cs="Arial" w:hint="default"/>
        <w:b/>
        <w:bCs/>
        <w:i w:val="0"/>
        <w:sz w:val="20"/>
        <w:szCs w:val="20"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ascii="Arial" w:hAnsi="Arial" w:cs="Arial" w:hint="default"/>
        <w:b/>
        <w:bCs/>
        <w:i w:val="0"/>
        <w:sz w:val="20"/>
        <w:szCs w:val="20"/>
      </w:rPr>
    </w:tblStylePr>
    <w:tblStylePr w:type="lastCol">
      <w:rPr>
        <w:rFonts w:ascii="Arial" w:hAnsi="Arial" w:cs="Arial" w:hint="default"/>
        <w:b/>
        <w:bCs/>
        <w:i w:val="0"/>
        <w:sz w:val="20"/>
        <w:szCs w:val="20"/>
      </w:rPr>
    </w:tblStylePr>
    <w:tblStylePr w:type="band1Vert">
      <w:rPr>
        <w:rFonts w:ascii="Arial" w:hAnsi="Arial" w:cs="Arial" w:hint="default"/>
        <w:sz w:val="20"/>
        <w:szCs w:val="20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2Vert">
      <w:rPr>
        <w:rFonts w:ascii="Arial" w:hAnsi="Arial" w:cs="Arial" w:hint="default"/>
        <w:sz w:val="20"/>
        <w:szCs w:val="20"/>
      </w:rPr>
    </w:tblStylePr>
    <w:tblStylePr w:type="band1Horz">
      <w:rPr>
        <w:rFonts w:ascii="Arial" w:hAnsi="Arial" w:cs="Arial" w:hint="default"/>
        <w:sz w:val="20"/>
        <w:szCs w:val="20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2Horz">
      <w:rPr>
        <w:rFonts w:ascii="Arial" w:hAnsi="Arial" w:cs="Arial" w:hint="default"/>
        <w:sz w:val="20"/>
        <w:szCs w:val="20"/>
      </w:rPr>
    </w:tblStylePr>
    <w:tblStylePr w:type="neCell">
      <w:rPr>
        <w:rFonts w:ascii="Arial" w:hAnsi="Arial" w:cs="Arial" w:hint="default"/>
        <w:sz w:val="20"/>
        <w:szCs w:val="20"/>
      </w:rPr>
    </w:tblStylePr>
    <w:tblStylePr w:type="nwCell">
      <w:rPr>
        <w:rFonts w:ascii="Arial" w:hAnsi="Arial" w:cs="Arial" w:hint="default"/>
        <w:sz w:val="20"/>
        <w:szCs w:val="20"/>
      </w:rPr>
    </w:tblStylePr>
    <w:tblStylePr w:type="seCell">
      <w:rPr>
        <w:rFonts w:ascii="Arial" w:hAnsi="Arial" w:cs="Arial" w:hint="default"/>
        <w:sz w:val="20"/>
        <w:szCs w:val="20"/>
      </w:rPr>
    </w:tblStylePr>
    <w:tblStylePr w:type="swCell">
      <w:rPr>
        <w:rFonts w:ascii="Arial" w:hAnsi="Arial" w:cs="Arial" w:hint="default"/>
        <w:sz w:val="20"/>
        <w:szCs w:val="20"/>
      </w:rPr>
    </w:tblStylePr>
  </w:style>
  <w:style w:type="table" w:customStyle="1" w:styleId="Vilgoslista2jellszn5">
    <w:name w:val="Világos lista – 2. jelölőszín5"/>
    <w:basedOn w:val="Normltblzat"/>
    <w:next w:val="Vilgoslista2jellszn"/>
    <w:uiPriority w:val="61"/>
    <w:rsid w:val="00366E65"/>
    <w:rPr>
      <w:rFonts w:ascii="Arial" w:eastAsia="Calibri" w:hAnsi="Arial"/>
    </w:rPr>
    <w:tblPr>
      <w:tblStyleRowBandSize w:val="1"/>
      <w:tblStyleColBandSize w:val="1"/>
      <w:tblBorders>
        <w:top w:val="single" w:sz="8" w:space="0" w:color="730000"/>
        <w:left w:val="single" w:sz="8" w:space="0" w:color="730000"/>
        <w:bottom w:val="single" w:sz="8" w:space="0" w:color="730000"/>
        <w:right w:val="single" w:sz="8" w:space="0" w:color="730000"/>
        <w:insideH w:val="single" w:sz="8" w:space="0" w:color="730000"/>
        <w:insideV w:val="single" w:sz="8" w:space="0" w:color="730000"/>
      </w:tblBorders>
    </w:tblPr>
    <w:tblStylePr w:type="firstRow">
      <w:pPr>
        <w:spacing w:before="0" w:after="0" w:line="240" w:lineRule="auto"/>
      </w:pPr>
      <w:rPr>
        <w:rFonts w:ascii="Arial" w:hAnsi="Arial"/>
        <w:b/>
        <w:bCs/>
        <w:color w:val="FFFFFF"/>
        <w:sz w:val="20"/>
      </w:rPr>
      <w:tblPr/>
      <w:tcPr>
        <w:shd w:val="clear" w:color="auto" w:fill="730000"/>
      </w:tcPr>
    </w:tblStylePr>
    <w:tblStylePr w:type="lastRow">
      <w:pPr>
        <w:spacing w:before="0" w:after="0" w:line="240" w:lineRule="auto"/>
      </w:pPr>
      <w:rPr>
        <w:rFonts w:ascii="Arial" w:hAnsi="Arial"/>
        <w:b/>
        <w:bCs/>
        <w:i w:val="0"/>
        <w:sz w:val="20"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ascii="Arial" w:hAnsi="Arial"/>
        <w:b/>
        <w:bCs/>
        <w:i w:val="0"/>
        <w:sz w:val="20"/>
      </w:rPr>
    </w:tblStylePr>
    <w:tblStylePr w:type="lastCol">
      <w:rPr>
        <w:rFonts w:ascii="Arial" w:hAnsi="Arial"/>
        <w:b/>
        <w:bCs/>
        <w:i w:val="0"/>
        <w:sz w:val="20"/>
      </w:rPr>
    </w:tblStylePr>
    <w:tblStylePr w:type="band1Vert">
      <w:rPr>
        <w:rFonts w:ascii="Arial" w:hAnsi="Arial"/>
        <w:sz w:val="20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2Vert">
      <w:rPr>
        <w:rFonts w:ascii="Arial" w:hAnsi="Arial"/>
        <w:sz w:val="20"/>
      </w:r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2Horz">
      <w:rPr>
        <w:rFonts w:ascii="Arial" w:hAnsi="Arial"/>
        <w:sz w:val="20"/>
      </w:rPr>
    </w:tblStylePr>
    <w:tblStylePr w:type="neCell">
      <w:rPr>
        <w:rFonts w:ascii="Arial" w:hAnsi="Arial"/>
        <w:sz w:val="20"/>
      </w:rPr>
    </w:tblStylePr>
    <w:tblStylePr w:type="nwCell">
      <w:rPr>
        <w:rFonts w:ascii="Arial" w:hAnsi="Arial"/>
        <w:sz w:val="20"/>
      </w:rPr>
    </w:tblStylePr>
    <w:tblStylePr w:type="seCell">
      <w:rPr>
        <w:rFonts w:ascii="Arial" w:hAnsi="Arial"/>
        <w:sz w:val="20"/>
      </w:rPr>
    </w:tblStylePr>
    <w:tblStylePr w:type="swCell">
      <w:rPr>
        <w:rFonts w:ascii="Arial" w:hAnsi="Arial"/>
        <w:sz w:val="20"/>
      </w:rPr>
    </w:tblStylePr>
  </w:style>
  <w:style w:type="table" w:customStyle="1" w:styleId="Vilgoslista2jellszn6">
    <w:name w:val="Világos lista – 2. jelölőszín6"/>
    <w:basedOn w:val="Normltblzat"/>
    <w:next w:val="Vilgoslista2jellszn"/>
    <w:uiPriority w:val="61"/>
    <w:rsid w:val="00366E65"/>
    <w:rPr>
      <w:rFonts w:ascii="Arial" w:eastAsia="Calibri" w:hAnsi="Arial"/>
    </w:rPr>
    <w:tblPr>
      <w:tblStyleRowBandSize w:val="1"/>
      <w:tblStyleColBandSize w:val="1"/>
      <w:tblBorders>
        <w:top w:val="single" w:sz="8" w:space="0" w:color="730000"/>
        <w:left w:val="single" w:sz="8" w:space="0" w:color="730000"/>
        <w:bottom w:val="single" w:sz="8" w:space="0" w:color="730000"/>
        <w:right w:val="single" w:sz="8" w:space="0" w:color="730000"/>
        <w:insideH w:val="single" w:sz="8" w:space="0" w:color="730000"/>
        <w:insideV w:val="single" w:sz="8" w:space="0" w:color="730000"/>
      </w:tblBorders>
    </w:tblPr>
    <w:tblStylePr w:type="firstRow">
      <w:pPr>
        <w:spacing w:before="0" w:after="0" w:line="240" w:lineRule="auto"/>
      </w:pPr>
      <w:rPr>
        <w:rFonts w:ascii="Arial" w:hAnsi="Arial"/>
        <w:b/>
        <w:bCs/>
        <w:color w:val="FFFFFF"/>
        <w:sz w:val="20"/>
      </w:rPr>
      <w:tblPr/>
      <w:tcPr>
        <w:shd w:val="clear" w:color="auto" w:fill="730000"/>
      </w:tcPr>
    </w:tblStylePr>
    <w:tblStylePr w:type="lastRow">
      <w:pPr>
        <w:spacing w:before="0" w:after="0" w:line="240" w:lineRule="auto"/>
      </w:pPr>
      <w:rPr>
        <w:rFonts w:ascii="Arial" w:hAnsi="Arial"/>
        <w:b/>
        <w:bCs/>
        <w:i w:val="0"/>
        <w:sz w:val="20"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ascii="Arial" w:hAnsi="Arial"/>
        <w:b/>
        <w:bCs/>
        <w:i w:val="0"/>
        <w:sz w:val="20"/>
      </w:rPr>
    </w:tblStylePr>
    <w:tblStylePr w:type="lastCol">
      <w:rPr>
        <w:rFonts w:ascii="Arial" w:hAnsi="Arial"/>
        <w:b/>
        <w:bCs/>
        <w:i w:val="0"/>
        <w:sz w:val="20"/>
      </w:rPr>
    </w:tblStylePr>
    <w:tblStylePr w:type="band1Vert">
      <w:rPr>
        <w:rFonts w:ascii="Arial" w:hAnsi="Arial"/>
        <w:sz w:val="20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2Vert">
      <w:rPr>
        <w:rFonts w:ascii="Arial" w:hAnsi="Arial"/>
        <w:sz w:val="20"/>
      </w:r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2Horz">
      <w:rPr>
        <w:rFonts w:ascii="Arial" w:hAnsi="Arial"/>
        <w:sz w:val="20"/>
      </w:rPr>
    </w:tblStylePr>
    <w:tblStylePr w:type="neCell">
      <w:rPr>
        <w:rFonts w:ascii="Arial" w:hAnsi="Arial"/>
        <w:sz w:val="20"/>
      </w:rPr>
    </w:tblStylePr>
    <w:tblStylePr w:type="nwCell">
      <w:rPr>
        <w:rFonts w:ascii="Arial" w:hAnsi="Arial"/>
        <w:sz w:val="20"/>
      </w:rPr>
    </w:tblStylePr>
    <w:tblStylePr w:type="seCell">
      <w:rPr>
        <w:rFonts w:ascii="Arial" w:hAnsi="Arial"/>
        <w:sz w:val="20"/>
      </w:rPr>
    </w:tblStylePr>
    <w:tblStylePr w:type="swCell">
      <w:rPr>
        <w:rFonts w:ascii="Arial" w:hAnsi="Arial"/>
        <w:sz w:val="20"/>
      </w:rPr>
    </w:tblStylePr>
  </w:style>
  <w:style w:type="table" w:customStyle="1" w:styleId="Vilgoslista2jellszn7">
    <w:name w:val="Világos lista – 2. jelölőszín7"/>
    <w:basedOn w:val="Normltblzat"/>
    <w:next w:val="Vilgoslista2jellszn"/>
    <w:uiPriority w:val="61"/>
    <w:rsid w:val="00366E65"/>
    <w:rPr>
      <w:rFonts w:ascii="Arial" w:eastAsia="Calibri" w:hAnsi="Arial"/>
    </w:rPr>
    <w:tblPr>
      <w:tblStyleRowBandSize w:val="1"/>
      <w:tblStyleColBandSize w:val="1"/>
      <w:tblBorders>
        <w:top w:val="single" w:sz="8" w:space="0" w:color="730000"/>
        <w:left w:val="single" w:sz="8" w:space="0" w:color="730000"/>
        <w:bottom w:val="single" w:sz="8" w:space="0" w:color="730000"/>
        <w:right w:val="single" w:sz="8" w:space="0" w:color="730000"/>
        <w:insideH w:val="single" w:sz="8" w:space="0" w:color="730000"/>
        <w:insideV w:val="single" w:sz="8" w:space="0" w:color="730000"/>
      </w:tblBorders>
    </w:tblPr>
    <w:tblStylePr w:type="firstRow">
      <w:pPr>
        <w:spacing w:before="0" w:after="0" w:line="240" w:lineRule="auto"/>
      </w:pPr>
      <w:rPr>
        <w:rFonts w:ascii="Arial" w:hAnsi="Arial"/>
        <w:b/>
        <w:bCs/>
        <w:color w:val="FFFFFF"/>
        <w:sz w:val="20"/>
      </w:rPr>
      <w:tblPr/>
      <w:tcPr>
        <w:shd w:val="clear" w:color="auto" w:fill="730000"/>
      </w:tcPr>
    </w:tblStylePr>
    <w:tblStylePr w:type="lastRow">
      <w:pPr>
        <w:spacing w:before="0" w:after="0" w:line="240" w:lineRule="auto"/>
      </w:pPr>
      <w:rPr>
        <w:rFonts w:ascii="Arial" w:hAnsi="Arial"/>
        <w:b/>
        <w:bCs/>
        <w:i w:val="0"/>
        <w:sz w:val="20"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ascii="Arial" w:hAnsi="Arial"/>
        <w:b/>
        <w:bCs/>
        <w:i w:val="0"/>
        <w:sz w:val="20"/>
      </w:rPr>
    </w:tblStylePr>
    <w:tblStylePr w:type="lastCol">
      <w:rPr>
        <w:rFonts w:ascii="Arial" w:hAnsi="Arial"/>
        <w:b/>
        <w:bCs/>
        <w:i w:val="0"/>
        <w:sz w:val="20"/>
      </w:rPr>
    </w:tblStylePr>
    <w:tblStylePr w:type="band1Vert">
      <w:rPr>
        <w:rFonts w:ascii="Arial" w:hAnsi="Arial"/>
        <w:sz w:val="20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2Vert">
      <w:rPr>
        <w:rFonts w:ascii="Arial" w:hAnsi="Arial"/>
        <w:sz w:val="20"/>
      </w:r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2Horz">
      <w:rPr>
        <w:rFonts w:ascii="Arial" w:hAnsi="Arial"/>
        <w:sz w:val="20"/>
      </w:rPr>
    </w:tblStylePr>
    <w:tblStylePr w:type="neCell">
      <w:rPr>
        <w:rFonts w:ascii="Arial" w:hAnsi="Arial"/>
        <w:sz w:val="20"/>
      </w:rPr>
    </w:tblStylePr>
    <w:tblStylePr w:type="nwCell">
      <w:rPr>
        <w:rFonts w:ascii="Arial" w:hAnsi="Arial"/>
        <w:sz w:val="20"/>
      </w:rPr>
    </w:tblStylePr>
    <w:tblStylePr w:type="seCell">
      <w:rPr>
        <w:rFonts w:ascii="Arial" w:hAnsi="Arial"/>
        <w:sz w:val="20"/>
      </w:rPr>
    </w:tblStylePr>
    <w:tblStylePr w:type="swCell">
      <w:rPr>
        <w:rFonts w:ascii="Arial" w:hAnsi="Arial"/>
        <w:sz w:val="20"/>
      </w:rPr>
    </w:tblStylePr>
  </w:style>
  <w:style w:type="table" w:customStyle="1" w:styleId="Tblzatrcsos41jellszn1">
    <w:name w:val="Táblázat (rácsos) 4 – 1. jelölőszín1"/>
    <w:basedOn w:val="Normltblzat"/>
    <w:uiPriority w:val="49"/>
    <w:rsid w:val="00366E65"/>
    <w:rPr>
      <w:rFonts w:ascii="Calibri" w:eastAsia="Calibri" w:hAnsi="Calibri"/>
      <w:lang w:eastAsia="en-US"/>
    </w:rPr>
    <w:tblPr>
      <w:tblStyleRowBandSize w:val="1"/>
      <w:tblStyleColBandSize w:val="1"/>
      <w:tblBorders>
        <w:top w:val="single" w:sz="4" w:space="0" w:color="95B3D7"/>
        <w:left w:val="single" w:sz="4" w:space="0" w:color="95B3D7"/>
        <w:bottom w:val="single" w:sz="4" w:space="0" w:color="95B3D7"/>
        <w:right w:val="single" w:sz="4" w:space="0" w:color="95B3D7"/>
        <w:insideH w:val="single" w:sz="4" w:space="0" w:color="95B3D7"/>
        <w:insideV w:val="single" w:sz="4" w:space="0" w:color="95B3D7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sz="4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paragraph" w:customStyle="1" w:styleId="Szvegtrzs210">
    <w:name w:val="Szövegtörzs 21"/>
    <w:basedOn w:val="Norml"/>
    <w:rsid w:val="00366E65"/>
    <w:pPr>
      <w:suppressAutoHyphens/>
      <w:overflowPunct w:val="0"/>
      <w:autoSpaceDE w:val="0"/>
      <w:autoSpaceDN w:val="0"/>
      <w:adjustRightInd w:val="0"/>
      <w:textAlignment w:val="baseline"/>
    </w:pPr>
    <w:rPr>
      <w:i/>
      <w:szCs w:val="20"/>
    </w:rPr>
  </w:style>
  <w:style w:type="table" w:customStyle="1" w:styleId="Tblzatrcsos5stt1jellszn1">
    <w:name w:val="Táblázat (rácsos) 5 – sötét – 1. jelölőszín1"/>
    <w:basedOn w:val="Normltblzat"/>
    <w:uiPriority w:val="50"/>
    <w:rsid w:val="00366E65"/>
    <w:rPr>
      <w:rFonts w:ascii="Calibri" w:eastAsia="Calibri" w:hAnsi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paragraph" w:customStyle="1" w:styleId="Default0">
    <w:name w:val="Default"/>
    <w:link w:val="DefaultChar"/>
    <w:rsid w:val="00366E65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HTML-idzet">
    <w:name w:val="HTML Cite"/>
    <w:uiPriority w:val="99"/>
    <w:unhideWhenUsed/>
    <w:rsid w:val="00366E65"/>
    <w:rPr>
      <w:i/>
      <w:iCs/>
    </w:rPr>
  </w:style>
  <w:style w:type="paragraph" w:styleId="Szvegtrzs30">
    <w:name w:val="Body Text 3"/>
    <w:basedOn w:val="Norml"/>
    <w:link w:val="Szvegtrzs3Char"/>
    <w:uiPriority w:val="99"/>
    <w:unhideWhenUsed/>
    <w:rsid w:val="00366E65"/>
    <w:pPr>
      <w:spacing w:after="120" w:line="276" w:lineRule="auto"/>
    </w:pPr>
    <w:rPr>
      <w:rFonts w:ascii="Arial" w:eastAsia="Calibri" w:hAnsi="Arial"/>
      <w:sz w:val="16"/>
      <w:szCs w:val="16"/>
      <w:lang w:eastAsia="en-US"/>
    </w:rPr>
  </w:style>
  <w:style w:type="character" w:customStyle="1" w:styleId="Szvegtrzs3Char">
    <w:name w:val="Szövegtörzs 3 Char"/>
    <w:link w:val="Szvegtrzs30"/>
    <w:uiPriority w:val="99"/>
    <w:rsid w:val="00366E65"/>
    <w:rPr>
      <w:rFonts w:ascii="Arial" w:eastAsia="Calibri" w:hAnsi="Arial"/>
      <w:sz w:val="16"/>
      <w:szCs w:val="16"/>
      <w:lang w:eastAsia="en-US"/>
    </w:rPr>
  </w:style>
  <w:style w:type="table" w:styleId="Kzepesrnykols22jellszn">
    <w:name w:val="Medium Shading 2 Accent 2"/>
    <w:basedOn w:val="Normltblzat"/>
    <w:uiPriority w:val="64"/>
    <w:rsid w:val="00366E65"/>
    <w:rPr>
      <w:rFonts w:ascii="Calibri" w:eastAsia="Calibri" w:hAnsi="Calibri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wordWrap/>
        <w:spacing w:beforeLines="0" w:beforeAutospacing="0" w:afterLines="0" w:afterAutospacing="0" w:line="240" w:lineRule="auto"/>
        <w:jc w:val="center"/>
      </w:pPr>
      <w:rPr>
        <w:rFonts w:ascii="Arial" w:hAnsi="Arial"/>
        <w:b/>
        <w:bCs/>
        <w:color w:val="FFFFFF"/>
        <w:sz w:val="20"/>
      </w:rPr>
      <w:tblPr/>
      <w:tcPr>
        <w:shd w:val="clear" w:color="auto" w:fill="730000"/>
        <w:vAlign w:val="center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wordWrap/>
        <w:spacing w:beforeLines="0" w:beforeAutospacing="0" w:afterLines="0" w:afterAutospacing="0" w:line="240" w:lineRule="auto"/>
        <w:contextualSpacing w:val="0"/>
      </w:pPr>
      <w:rPr>
        <w:b w:val="0"/>
        <w:bCs/>
        <w:color w:val="FFFFFF"/>
      </w:rPr>
      <w:tblPr/>
      <w:tcPr>
        <w:shd w:val="clear" w:color="auto" w:fill="730000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Listaszertblzat7tarka1jellszn1">
    <w:name w:val="Listaszerű táblázat 7 – tarka – 1. jelölőszín1"/>
    <w:basedOn w:val="Normltblzat"/>
    <w:uiPriority w:val="52"/>
    <w:rsid w:val="00366E65"/>
    <w:rPr>
      <w:rFonts w:ascii="Calibri" w:eastAsia="Calibri" w:hAnsi="Calibri"/>
      <w:color w:val="365F91"/>
    </w:rPr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4F81BD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4F81BD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4F81BD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4F81BD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Rcsostblzat4">
    <w:name w:val="Rácsos táblázat4"/>
    <w:basedOn w:val="Normltblzat"/>
    <w:next w:val="Rcsostblzat"/>
    <w:uiPriority w:val="39"/>
    <w:rsid w:val="00366E65"/>
    <w:pPr>
      <w:widowControl w:val="0"/>
      <w:ind w:left="720" w:hanging="359"/>
    </w:pPr>
    <w:rPr>
      <w:rFonts w:ascii="Arial" w:eastAsia="Arial" w:hAnsi="Arial" w:cs="Arial"/>
      <w:color w:val="000000"/>
      <w:sz w:val="22"/>
      <w:lang w:eastAsia="zh-TW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elsorols-tblzatChar">
    <w:name w:val="Felsorolás - táblázat Char"/>
    <w:link w:val="Felsorols-tblzat"/>
    <w:locked/>
    <w:rsid w:val="00366E65"/>
    <w:rPr>
      <w:rFonts w:ascii="Arial" w:hAnsi="Arial" w:cs="Calibri"/>
      <w:color w:val="000000"/>
    </w:rPr>
  </w:style>
  <w:style w:type="paragraph" w:customStyle="1" w:styleId="Felsorols-tblzat">
    <w:name w:val="Felsorolás - táblázat"/>
    <w:basedOn w:val="Felsorols"/>
    <w:link w:val="Felsorols-tblzatChar"/>
    <w:qFormat/>
    <w:rsid w:val="00366E65"/>
    <w:pPr>
      <w:numPr>
        <w:numId w:val="19"/>
      </w:numPr>
      <w:spacing w:before="0" w:after="0" w:line="240" w:lineRule="auto"/>
      <w:ind w:left="284" w:hanging="284"/>
      <w:contextualSpacing w:val="0"/>
      <w:jc w:val="left"/>
    </w:pPr>
    <w:rPr>
      <w:rFonts w:eastAsia="Times New Roman"/>
      <w:color w:val="000000"/>
      <w:sz w:val="20"/>
      <w:szCs w:val="20"/>
    </w:rPr>
  </w:style>
  <w:style w:type="table" w:customStyle="1" w:styleId="Listaszertblzat41jellszn1">
    <w:name w:val="Listaszerű táblázat 4 – 1. jelölőszín1"/>
    <w:basedOn w:val="Normltblzat"/>
    <w:uiPriority w:val="49"/>
    <w:rsid w:val="00366E65"/>
    <w:rPr>
      <w:rFonts w:ascii="Calibri" w:eastAsia="Calibri" w:hAnsi="Calibri"/>
    </w:rPr>
    <w:tblPr>
      <w:tblStyleRowBandSize w:val="1"/>
      <w:tblStyleColBandSize w:val="1"/>
      <w:tblBorders>
        <w:top w:val="single" w:sz="4" w:space="0" w:color="95B3D7"/>
        <w:left w:val="single" w:sz="4" w:space="0" w:color="95B3D7"/>
        <w:bottom w:val="single" w:sz="4" w:space="0" w:color="95B3D7"/>
        <w:right w:val="single" w:sz="4" w:space="0" w:color="95B3D7"/>
        <w:insideH w:val="single" w:sz="4" w:space="0" w:color="95B3D7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  <w:insideH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sz="4" w:space="0" w:color="95B3D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paragraph" w:customStyle="1" w:styleId="Felsorolas1">
    <w:name w:val="Felsorolas_1"/>
    <w:basedOn w:val="Szvegtrzs"/>
    <w:link w:val="Felsorolas1Char"/>
    <w:qFormat/>
    <w:rsid w:val="00366E65"/>
    <w:pPr>
      <w:numPr>
        <w:numId w:val="20"/>
      </w:numPr>
      <w:autoSpaceDE/>
      <w:autoSpaceDN/>
      <w:adjustRightInd/>
      <w:spacing w:after="120"/>
    </w:pPr>
    <w:rPr>
      <w:rFonts w:ascii="Arial Narrow" w:hAnsi="Arial Narrow"/>
      <w:sz w:val="22"/>
      <w:szCs w:val="22"/>
      <w:lang w:eastAsia="en-US"/>
    </w:rPr>
  </w:style>
  <w:style w:type="character" w:customStyle="1" w:styleId="Felsorolas1Char">
    <w:name w:val="Felsorolas_1 Char"/>
    <w:link w:val="Felsorolas1"/>
    <w:rsid w:val="00366E65"/>
    <w:rPr>
      <w:rFonts w:ascii="Arial Narrow" w:hAnsi="Arial Narrow"/>
      <w:sz w:val="22"/>
      <w:szCs w:val="22"/>
      <w:lang w:eastAsia="en-US"/>
    </w:rPr>
  </w:style>
  <w:style w:type="paragraph" w:customStyle="1" w:styleId="Tblzatcm">
    <w:name w:val="Táblázatcím"/>
    <w:basedOn w:val="Kpalrs"/>
    <w:next w:val="Norml"/>
    <w:link w:val="TblzatcmChar"/>
    <w:qFormat/>
    <w:rsid w:val="00366E65"/>
    <w:pPr>
      <w:spacing w:before="120" w:after="120" w:line="240" w:lineRule="auto"/>
      <w:jc w:val="both"/>
    </w:pPr>
    <w:rPr>
      <w:rFonts w:ascii="Arial Narrow" w:eastAsia="Times New Roman" w:hAnsi="Arial Narrow" w:cs="Times New Roman"/>
      <w:b/>
      <w:i/>
      <w:sz w:val="20"/>
    </w:rPr>
  </w:style>
  <w:style w:type="character" w:customStyle="1" w:styleId="TblzatcmChar">
    <w:name w:val="Táblázatcím Char"/>
    <w:link w:val="Tblzatcm"/>
    <w:rsid w:val="00366E65"/>
    <w:rPr>
      <w:rFonts w:ascii="Arial Narrow" w:hAnsi="Arial Narrow"/>
      <w:b/>
      <w:bCs/>
      <w:i/>
    </w:rPr>
  </w:style>
  <w:style w:type="paragraph" w:customStyle="1" w:styleId="western">
    <w:name w:val="western"/>
    <w:basedOn w:val="Norml"/>
    <w:rsid w:val="00366E65"/>
    <w:pPr>
      <w:spacing w:before="100" w:beforeAutospacing="1" w:after="119"/>
    </w:pPr>
    <w:rPr>
      <w:rFonts w:ascii="Arial Narrow" w:hAnsi="Arial Narrow" w:cs="Arial Narrow"/>
      <w:color w:val="000000"/>
    </w:rPr>
  </w:style>
  <w:style w:type="paragraph" w:customStyle="1" w:styleId="Kp">
    <w:name w:val="Kép"/>
    <w:aliases w:val="szürke keret"/>
    <w:basedOn w:val="Szvegtrzs"/>
    <w:link w:val="KpChar"/>
    <w:qFormat/>
    <w:rsid w:val="00366E65"/>
    <w:pPr>
      <w:autoSpaceDE/>
      <w:autoSpaceDN/>
      <w:adjustRightInd/>
      <w:spacing w:after="120"/>
    </w:pPr>
    <w:rPr>
      <w:rFonts w:ascii="Arial Narrow" w:hAnsi="Arial Narrow"/>
      <w:noProof/>
      <w:sz w:val="22"/>
      <w:szCs w:val="22"/>
    </w:rPr>
  </w:style>
  <w:style w:type="character" w:customStyle="1" w:styleId="KpChar">
    <w:name w:val="Kép Char"/>
    <w:aliases w:val="szürke keret Char"/>
    <w:link w:val="Kp"/>
    <w:rsid w:val="00366E65"/>
    <w:rPr>
      <w:rFonts w:ascii="Arial Narrow" w:hAnsi="Arial Narrow"/>
      <w:noProof/>
      <w:sz w:val="22"/>
      <w:szCs w:val="22"/>
    </w:rPr>
  </w:style>
  <w:style w:type="paragraph" w:customStyle="1" w:styleId="Margnkeretbe">
    <w:name w:val="Margón keretbe"/>
    <w:basedOn w:val="Norml"/>
    <w:link w:val="MargnkeretbeChar"/>
    <w:uiPriority w:val="99"/>
    <w:qFormat/>
    <w:rsid w:val="00366E65"/>
    <w:pPr>
      <w:keepNext/>
      <w:keepLines/>
      <w:framePr w:w="1985" w:wrap="auto" w:vAnchor="text" w:hAnchor="margin" w:x="-2267" w:y="1"/>
      <w:spacing w:before="60" w:after="60"/>
      <w:ind w:left="284"/>
    </w:pPr>
    <w:rPr>
      <w:rFonts w:ascii="Arial Narrow" w:hAnsi="Arial Narrow"/>
      <w:sz w:val="22"/>
      <w:szCs w:val="23"/>
    </w:rPr>
  </w:style>
  <w:style w:type="character" w:customStyle="1" w:styleId="MargnkeretbeChar">
    <w:name w:val="Margón keretbe Char"/>
    <w:link w:val="Margnkeretbe"/>
    <w:uiPriority w:val="99"/>
    <w:rsid w:val="00366E65"/>
    <w:rPr>
      <w:rFonts w:ascii="Arial Narrow" w:hAnsi="Arial Narrow"/>
      <w:sz w:val="22"/>
      <w:szCs w:val="23"/>
    </w:rPr>
  </w:style>
  <w:style w:type="paragraph" w:customStyle="1" w:styleId="bracm">
    <w:name w:val="Ábracím"/>
    <w:basedOn w:val="Norml"/>
    <w:link w:val="bracmChar"/>
    <w:qFormat/>
    <w:rsid w:val="00366E65"/>
    <w:pPr>
      <w:spacing w:after="60"/>
      <w:jc w:val="both"/>
    </w:pPr>
    <w:rPr>
      <w:rFonts w:ascii="Arial Narrow" w:eastAsia="Calibri" w:hAnsi="Arial Narrow"/>
      <w:b/>
      <w:i/>
      <w:sz w:val="18"/>
      <w:szCs w:val="18"/>
      <w:lang w:eastAsia="en-US"/>
    </w:rPr>
  </w:style>
  <w:style w:type="character" w:customStyle="1" w:styleId="bracmChar">
    <w:name w:val="Ábracím Char"/>
    <w:link w:val="bracm"/>
    <w:rsid w:val="00366E65"/>
    <w:rPr>
      <w:rFonts w:ascii="Arial Narrow" w:eastAsia="Calibri" w:hAnsi="Arial Narrow"/>
      <w:b/>
      <w:i/>
      <w:sz w:val="18"/>
      <w:szCs w:val="18"/>
      <w:lang w:eastAsia="en-US"/>
    </w:rPr>
  </w:style>
  <w:style w:type="character" w:customStyle="1" w:styleId="ListaszerbekezdsChar">
    <w:name w:val="Listaszerű bekezdés Char"/>
    <w:aliases w:val="Listaszerű bekezdés 1 Char,List Paragraph Char,Welt L Char Char,Welt L Char1,Bullet List Char,FooterText Char,numbered Char,Paragraphe de liste1 Char,Bulletr List Paragraph Char,列出段落 Char,列出段落1 Char,Listeafsnit1 Char,リスト段落1 Char"/>
    <w:link w:val="Listaszerbekezds"/>
    <w:uiPriority w:val="34"/>
    <w:rsid w:val="00366E65"/>
    <w:rPr>
      <w:sz w:val="24"/>
    </w:rPr>
  </w:style>
  <w:style w:type="paragraph" w:customStyle="1" w:styleId="Forrs">
    <w:name w:val="Forrás"/>
    <w:basedOn w:val="Norml"/>
    <w:link w:val="ForrsChar"/>
    <w:qFormat/>
    <w:rsid w:val="00366E65"/>
    <w:pPr>
      <w:spacing w:after="120"/>
      <w:jc w:val="both"/>
    </w:pPr>
    <w:rPr>
      <w:rFonts w:ascii="Arial Narrow" w:eastAsia="Calibri" w:hAnsi="Arial Narrow"/>
      <w:sz w:val="18"/>
      <w:szCs w:val="18"/>
      <w:lang w:eastAsia="en-US"/>
    </w:rPr>
  </w:style>
  <w:style w:type="character" w:customStyle="1" w:styleId="ForrsChar">
    <w:name w:val="Forrás Char"/>
    <w:link w:val="Forrs"/>
    <w:rsid w:val="00366E65"/>
    <w:rPr>
      <w:rFonts w:ascii="Arial Narrow" w:eastAsia="Calibri" w:hAnsi="Arial Narrow"/>
      <w:sz w:val="18"/>
      <w:szCs w:val="18"/>
      <w:lang w:eastAsia="en-US"/>
    </w:rPr>
  </w:style>
  <w:style w:type="character" w:customStyle="1" w:styleId="SzvegtrzsbehzssalChar">
    <w:name w:val="Szövegtörzs behúzással Char"/>
    <w:link w:val="Szvegtrzsbehzssal"/>
    <w:uiPriority w:val="99"/>
    <w:rsid w:val="00366E65"/>
    <w:rPr>
      <w:sz w:val="24"/>
    </w:rPr>
  </w:style>
  <w:style w:type="character" w:customStyle="1" w:styleId="DefaultChar">
    <w:name w:val="Default Char"/>
    <w:link w:val="Default0"/>
    <w:rsid w:val="00366E65"/>
    <w:rPr>
      <w:color w:val="000000"/>
      <w:sz w:val="24"/>
      <w:szCs w:val="24"/>
    </w:rPr>
  </w:style>
  <w:style w:type="paragraph" w:customStyle="1" w:styleId="kepalairas">
    <w:name w:val="kepalairas"/>
    <w:basedOn w:val="Norml"/>
    <w:link w:val="kepalairasChar"/>
    <w:qFormat/>
    <w:rsid w:val="00366E65"/>
    <w:pPr>
      <w:spacing w:after="140" w:line="250" w:lineRule="atLeast"/>
      <w:ind w:left="567" w:hanging="567"/>
      <w:jc w:val="both"/>
    </w:pPr>
    <w:rPr>
      <w:rFonts w:ascii="Arial Narrow" w:hAnsi="Arial Narrow" w:cs="Calibri"/>
      <w:b/>
      <w:i/>
      <w:iCs/>
      <w:sz w:val="18"/>
      <w:szCs w:val="20"/>
    </w:rPr>
  </w:style>
  <w:style w:type="character" w:customStyle="1" w:styleId="kepalairasChar">
    <w:name w:val="kepalairas Char"/>
    <w:link w:val="kepalairas"/>
    <w:rsid w:val="00366E65"/>
    <w:rPr>
      <w:rFonts w:ascii="Arial Narrow" w:hAnsi="Arial Narrow" w:cs="Calibri"/>
      <w:b/>
      <w:i/>
      <w:iCs/>
      <w:sz w:val="18"/>
    </w:rPr>
  </w:style>
  <w:style w:type="table" w:customStyle="1" w:styleId="Tblzatrcsos45jellszn1">
    <w:name w:val="Táblázat (rácsos) 4 – 5. jelölőszín1"/>
    <w:basedOn w:val="Normltblzat"/>
    <w:uiPriority w:val="49"/>
    <w:rsid w:val="00366E65"/>
    <w:rPr>
      <w:rFonts w:ascii="Calibri" w:eastAsia="Calibri" w:hAnsi="Calibri"/>
    </w:rPr>
    <w:tblPr>
      <w:tblStyleRowBandSize w:val="1"/>
      <w:tblStyleColBandSize w:val="1"/>
      <w:tblBorders>
        <w:top w:val="single" w:sz="4" w:space="0" w:color="92CDDC"/>
        <w:left w:val="single" w:sz="4" w:space="0" w:color="92CDDC"/>
        <w:bottom w:val="single" w:sz="4" w:space="0" w:color="92CDDC"/>
        <w:right w:val="single" w:sz="4" w:space="0" w:color="92CDDC"/>
        <w:insideH w:val="single" w:sz="4" w:space="0" w:color="92CDDC"/>
        <w:insideV w:val="single" w:sz="4" w:space="0" w:color="92CDDC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  <w:insideH w:val="nil"/>
          <w:insideV w:val="nil"/>
        </w:tcBorders>
        <w:shd w:val="clear" w:color="auto" w:fill="4BACC6"/>
      </w:tcPr>
    </w:tblStylePr>
    <w:tblStylePr w:type="lastRow">
      <w:rPr>
        <w:b/>
        <w:bCs/>
      </w:rPr>
      <w:tblPr/>
      <w:tcPr>
        <w:tcBorders>
          <w:top w:val="double" w:sz="4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</w:style>
  <w:style w:type="table" w:styleId="Kzepeslista21jellszn">
    <w:name w:val="Medium List 2 Accent 1"/>
    <w:basedOn w:val="Normltblzat"/>
    <w:uiPriority w:val="66"/>
    <w:rsid w:val="00366E65"/>
    <w:rPr>
      <w:rFonts w:ascii="Cambria" w:hAnsi="Cambria"/>
      <w:color w:val="000000"/>
      <w:sz w:val="22"/>
      <w:szCs w:val="22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65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95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4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4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96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35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5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2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22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808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39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65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592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55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566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11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770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980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9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304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0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76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31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90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11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918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96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154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15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8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4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660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439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48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8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838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7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58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40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142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92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325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62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324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07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645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909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203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51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26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cegled.asp.lgov.hu/kulturalis-koncepcio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0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0.emf"/><Relationship Id="rId14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Rendszergazda\Application%20Data\Microsoft\Sablonok\pm_test_el&#337;terj.dot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176574-E0AE-4506-9C4C-7EF6BA9CB3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pm_test_előterj</Template>
  <TotalTime>4</TotalTime>
  <Pages>1</Pages>
  <Words>456</Words>
  <Characters>3150</Characters>
  <Application>Microsoft Office Word</Application>
  <DocSecurity>0</DocSecurity>
  <Lines>26</Lines>
  <Paragraphs>7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Címsorok</vt:lpstr>
      </vt:variant>
      <vt:variant>
        <vt:i4>1</vt:i4>
      </vt:variant>
    </vt:vector>
  </HeadingPairs>
  <TitlesOfParts>
    <vt:vector size="2" baseType="lpstr">
      <vt:lpstr>CEGLÉD VÁROS ÖNKORMÁNYZATA, POLGÁRMESTERI HIVATAL</vt:lpstr>
      <vt:lpstr>Cegléd Város Önkormányzata Képviselő-testületének</vt:lpstr>
    </vt:vector>
  </TitlesOfParts>
  <Company/>
  <LinksUpToDate>false</LinksUpToDate>
  <CharactersWithSpaces>3599</CharactersWithSpaces>
  <SharedDoc>false</SharedDoc>
  <HLinks>
    <vt:vector size="30" baseType="variant">
      <vt:variant>
        <vt:i4>65544</vt:i4>
      </vt:variant>
      <vt:variant>
        <vt:i4>18</vt:i4>
      </vt:variant>
      <vt:variant>
        <vt:i4>0</vt:i4>
      </vt:variant>
      <vt:variant>
        <vt:i4>5</vt:i4>
      </vt:variant>
      <vt:variant>
        <vt:lpwstr>http://bgazrt.hu/</vt:lpwstr>
      </vt:variant>
      <vt:variant>
        <vt:lpwstr/>
      </vt:variant>
      <vt:variant>
        <vt:i4>5505098</vt:i4>
      </vt:variant>
      <vt:variant>
        <vt:i4>15</vt:i4>
      </vt:variant>
      <vt:variant>
        <vt:i4>0</vt:i4>
      </vt:variant>
      <vt:variant>
        <vt:i4>5</vt:i4>
      </vt:variant>
      <vt:variant>
        <vt:lpwstr>http://www.tka.hu/palyazatok/108/-erasmus</vt:lpwstr>
      </vt:variant>
      <vt:variant>
        <vt:lpwstr/>
      </vt:variant>
      <vt:variant>
        <vt:i4>7274615</vt:i4>
      </vt:variant>
      <vt:variant>
        <vt:i4>12</vt:i4>
      </vt:variant>
      <vt:variant>
        <vt:i4>0</vt:i4>
      </vt:variant>
      <vt:variant>
        <vt:i4>5</vt:i4>
      </vt:variant>
      <vt:variant>
        <vt:lpwstr>http://civil.info.hu/web/nea/palyazatok</vt:lpwstr>
      </vt:variant>
      <vt:variant>
        <vt:lpwstr/>
      </vt:variant>
      <vt:variant>
        <vt:i4>2162727</vt:i4>
      </vt:variant>
      <vt:variant>
        <vt:i4>9</vt:i4>
      </vt:variant>
      <vt:variant>
        <vt:i4>0</vt:i4>
      </vt:variant>
      <vt:variant>
        <vt:i4>5</vt:i4>
      </vt:variant>
      <vt:variant>
        <vt:lpwstr>https://nka.hu/</vt:lpwstr>
      </vt:variant>
      <vt:variant>
        <vt:lpwstr/>
      </vt:variant>
      <vt:variant>
        <vt:i4>1114197</vt:i4>
      </vt:variant>
      <vt:variant>
        <vt:i4>0</vt:i4>
      </vt:variant>
      <vt:variant>
        <vt:i4>0</vt:i4>
      </vt:variant>
      <vt:variant>
        <vt:i4>5</vt:i4>
      </vt:variant>
      <vt:variant>
        <vt:lpwstr>http://www.cegled.hu/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CEGLÉD VÁROS ÖNKORMÁNYZATA, POLGÁRMESTERI HIVATAL</dc:title>
  <dc:subject/>
  <dc:creator>user1</dc:creator>
  <cp:keywords/>
  <cp:lastModifiedBy>Méder Melinda</cp:lastModifiedBy>
  <cp:revision>4</cp:revision>
  <cp:lastPrinted>2025-06-06T07:11:00Z</cp:lastPrinted>
  <dcterms:created xsi:type="dcterms:W3CDTF">2025-06-05T12:31:00Z</dcterms:created>
  <dcterms:modified xsi:type="dcterms:W3CDTF">2025-06-06T07:13:00Z</dcterms:modified>
</cp:coreProperties>
</file>